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1022" w14:textId="77777777" w:rsidR="004E062A" w:rsidRPr="00F7292F" w:rsidRDefault="004E062A" w:rsidP="004E062A">
      <w:pPr>
        <w:spacing w:line="240" w:lineRule="auto"/>
        <w:rPr>
          <w:rFonts w:ascii="Times New Roman" w:hAnsi="Times New Roman" w:cs="Times New Roman"/>
          <w:b/>
          <w:bCs/>
          <w:sz w:val="56"/>
          <w:szCs w:val="56"/>
        </w:rPr>
      </w:pPr>
      <w:r w:rsidRPr="00E30870">
        <w:rPr>
          <w:rFonts w:ascii="Times New Roman" w:hAnsi="Times New Roman" w:cs="Times New Roman"/>
          <w:b/>
          <w:bCs/>
          <w:sz w:val="56"/>
          <w:szCs w:val="56"/>
        </w:rPr>
        <w:t>A Väderstad bemutatja a Tempo T vetőgép új generációját</w:t>
      </w:r>
    </w:p>
    <w:p w14:paraId="3CC5CAE2" w14:textId="77777777" w:rsidR="004E062A" w:rsidRDefault="004E062A" w:rsidP="004E06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B051479" w14:textId="77777777" w:rsidR="004E062A" w:rsidRPr="00E30870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2F">
        <w:rPr>
          <w:rFonts w:ascii="Times New Roman" w:hAnsi="Times New Roman" w:cs="Times New Roman"/>
          <w:sz w:val="28"/>
          <w:szCs w:val="28"/>
        </w:rPr>
        <w:t>A Väderstad, a talajművelés, vetés és szemenkénti vetés területén a világ egyik vezető vállalata,</w:t>
      </w:r>
      <w:r w:rsidRPr="00E30870">
        <w:rPr>
          <w:rFonts w:ascii="Times New Roman" w:hAnsi="Times New Roman" w:cs="Times New Roman"/>
          <w:sz w:val="28"/>
          <w:szCs w:val="28"/>
        </w:rPr>
        <w:t xml:space="preserve"> bemutatja függesztett, teleszkópos vetőgépének teljesen megújított változatát, a Tempo T 6–7 modellt. A Tempo T egyedi teleszkópos vázkialakítással rendelkezik, amely kiemelkedő </w:t>
      </w:r>
      <w:proofErr w:type="spellStart"/>
      <w:r w:rsidRPr="00E30870">
        <w:rPr>
          <w:rFonts w:ascii="Times New Roman" w:hAnsi="Times New Roman" w:cs="Times New Roman"/>
          <w:sz w:val="28"/>
          <w:szCs w:val="28"/>
        </w:rPr>
        <w:t>sokoldalúságot</w:t>
      </w:r>
      <w:proofErr w:type="spellEnd"/>
      <w:r w:rsidRPr="00E30870">
        <w:rPr>
          <w:rFonts w:ascii="Times New Roman" w:hAnsi="Times New Roman" w:cs="Times New Roman"/>
          <w:sz w:val="28"/>
          <w:szCs w:val="28"/>
        </w:rPr>
        <w:t>, felhasználóbarát kezelhetőséget és kiváló szántóföldi teljesítményt kínál.</w:t>
      </w:r>
    </w:p>
    <w:p w14:paraId="5CEF2DA9" w14:textId="77777777" w:rsidR="004E062A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B7A614" w14:textId="77777777" w:rsidR="004E062A" w:rsidRPr="00E30870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870">
        <w:rPr>
          <w:rFonts w:ascii="Times New Roman" w:hAnsi="Times New Roman" w:cs="Times New Roman"/>
          <w:sz w:val="24"/>
          <w:szCs w:val="24"/>
        </w:rPr>
        <w:t>Ahhoz, hogy egy függesztett teleszkópos vetőgép megfeleljen a különböző növénykultúrák, táblaméretek és gazdálkodási körülmények kihívásainak, egyszerre kell kiváló vetési pontosságot és maximális rugalmasságot biztosítania.</w:t>
      </w:r>
    </w:p>
    <w:p w14:paraId="466B2681" w14:textId="77777777" w:rsidR="004E062A" w:rsidRPr="00426A4A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30870">
        <w:rPr>
          <w:rFonts w:ascii="Times New Roman" w:hAnsi="Times New Roman" w:cs="Times New Roman"/>
          <w:sz w:val="24"/>
          <w:szCs w:val="24"/>
        </w:rPr>
        <w:t xml:space="preserve"> A Tempo T új generációjának tervezésekor a legnagyobb hangsúlyt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30870">
        <w:rPr>
          <w:rFonts w:ascii="Times New Roman" w:hAnsi="Times New Roman" w:cs="Times New Roman"/>
          <w:sz w:val="24"/>
          <w:szCs w:val="24"/>
        </w:rPr>
        <w:t xml:space="preserve">a teleszkópos </w:t>
      </w:r>
      <w:r>
        <w:rPr>
          <w:rFonts w:ascii="Times New Roman" w:hAnsi="Times New Roman" w:cs="Times New Roman"/>
          <w:sz w:val="24"/>
          <w:szCs w:val="24"/>
        </w:rPr>
        <w:t xml:space="preserve">váz </w:t>
      </w:r>
      <w:r w:rsidRPr="00E30870">
        <w:rPr>
          <w:rFonts w:ascii="Times New Roman" w:hAnsi="Times New Roman" w:cs="Times New Roman"/>
          <w:sz w:val="24"/>
          <w:szCs w:val="24"/>
        </w:rPr>
        <w:t>működ</w:t>
      </w:r>
      <w:r>
        <w:rPr>
          <w:rFonts w:ascii="Times New Roman" w:hAnsi="Times New Roman" w:cs="Times New Roman"/>
          <w:sz w:val="24"/>
          <w:szCs w:val="24"/>
        </w:rPr>
        <w:t>tet</w:t>
      </w:r>
      <w:r w:rsidRPr="00E30870">
        <w:rPr>
          <w:rFonts w:ascii="Times New Roman" w:hAnsi="Times New Roman" w:cs="Times New Roman"/>
          <w:sz w:val="24"/>
          <w:szCs w:val="24"/>
        </w:rPr>
        <w:t>és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E30870">
        <w:rPr>
          <w:rFonts w:ascii="Times New Roman" w:hAnsi="Times New Roman" w:cs="Times New Roman"/>
          <w:sz w:val="24"/>
          <w:szCs w:val="24"/>
        </w:rPr>
        <w:t>re</w:t>
      </w:r>
      <w:r w:rsidRPr="00AA1B4E">
        <w:rPr>
          <w:rFonts w:ascii="Times New Roman" w:hAnsi="Times New Roman" w:cs="Times New Roman"/>
          <w:sz w:val="24"/>
          <w:szCs w:val="24"/>
        </w:rPr>
        <w:t xml:space="preserve"> </w:t>
      </w:r>
      <w:r w:rsidRPr="00E30870">
        <w:rPr>
          <w:rFonts w:ascii="Times New Roman" w:hAnsi="Times New Roman" w:cs="Times New Roman"/>
          <w:sz w:val="24"/>
          <w:szCs w:val="24"/>
        </w:rPr>
        <w:t>helyeztük. Magasra tettük a lécet: robusztus vázszerkezetet, letisztult és egyszerű kialakítást, kiváló hozzáférhetőséget és mindenekelőtt a piacon elérhető legegyszerűbb és leggyorsabb sortávolság</w:t>
      </w:r>
      <w:r w:rsidRPr="00E30870">
        <w:rPr>
          <w:rFonts w:ascii="Times New Roman" w:hAnsi="Times New Roman" w:cs="Times New Roman"/>
          <w:sz w:val="24"/>
          <w:szCs w:val="24"/>
        </w:rPr>
        <w:noBreakHyphen/>
        <w:t xml:space="preserve">állítást tűztük ki célul – mondja </w:t>
      </w:r>
      <w:proofErr w:type="spellStart"/>
      <w:r w:rsidRPr="00E30870">
        <w:rPr>
          <w:rFonts w:ascii="Times New Roman" w:hAnsi="Times New Roman" w:cs="Times New Roman"/>
          <w:sz w:val="24"/>
          <w:szCs w:val="24"/>
        </w:rPr>
        <w:t>Oskar</w:t>
      </w:r>
      <w:proofErr w:type="spellEnd"/>
      <w:r w:rsidRPr="00E30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870">
        <w:rPr>
          <w:rFonts w:ascii="Times New Roman" w:hAnsi="Times New Roman" w:cs="Times New Roman"/>
          <w:sz w:val="24"/>
          <w:szCs w:val="24"/>
        </w:rPr>
        <w:t>Karlsson</w:t>
      </w:r>
      <w:proofErr w:type="spellEnd"/>
      <w:r w:rsidRPr="00426A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426A4A">
        <w:rPr>
          <w:rFonts w:ascii="Times New Roman" w:hAnsi="Times New Roman" w:cs="Times New Roman"/>
          <w:sz w:val="24"/>
          <w:szCs w:val="24"/>
        </w:rPr>
        <w:t xml:space="preserve">Väderstad </w:t>
      </w:r>
      <w:r w:rsidRPr="0036778E">
        <w:rPr>
          <w:rFonts w:ascii="Times New Roman" w:hAnsi="Times New Roman" w:cs="Times New Roman"/>
          <w:sz w:val="24"/>
          <w:szCs w:val="24"/>
        </w:rPr>
        <w:t>szemenkénti vetőgépek termékfejlesztési igazgatója,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6A4A">
        <w:rPr>
          <w:rFonts w:ascii="Times New Roman" w:hAnsi="Times New Roman" w:cs="Times New Roman"/>
          <w:sz w:val="24"/>
          <w:szCs w:val="24"/>
        </w:rPr>
        <w:t>majd hozzáteszi:</w:t>
      </w:r>
    </w:p>
    <w:p w14:paraId="17B10985" w14:textId="77777777" w:rsidR="004E062A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30870">
        <w:rPr>
          <w:rFonts w:ascii="Times New Roman" w:hAnsi="Times New Roman" w:cs="Times New Roman"/>
          <w:sz w:val="24"/>
          <w:szCs w:val="24"/>
        </w:rPr>
        <w:t xml:space="preserve"> Az új Tempo T esetében a sortávolság most már egyetlen karral állítható – az összes sor</w:t>
      </w: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Pr="00E30870">
        <w:rPr>
          <w:rFonts w:ascii="Times New Roman" w:hAnsi="Times New Roman" w:cs="Times New Roman"/>
          <w:sz w:val="24"/>
          <w:szCs w:val="24"/>
        </w:rPr>
        <w:t>egyszerre.</w:t>
      </w:r>
    </w:p>
    <w:p w14:paraId="7DC6E0F2" w14:textId="77777777" w:rsidR="004E062A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870">
        <w:rPr>
          <w:rFonts w:ascii="Times New Roman" w:hAnsi="Times New Roman" w:cs="Times New Roman"/>
          <w:sz w:val="24"/>
          <w:szCs w:val="24"/>
        </w:rPr>
        <w:t xml:space="preserve">A Tempo T </w:t>
      </w:r>
      <w:r>
        <w:rPr>
          <w:rFonts w:ascii="Times New Roman" w:hAnsi="Times New Roman" w:cs="Times New Roman"/>
          <w:sz w:val="24"/>
          <w:szCs w:val="24"/>
        </w:rPr>
        <w:t xml:space="preserve">modell </w:t>
      </w:r>
      <w:r w:rsidRPr="00E30870">
        <w:rPr>
          <w:rFonts w:ascii="Times New Roman" w:hAnsi="Times New Roman" w:cs="Times New Roman"/>
          <w:sz w:val="24"/>
          <w:szCs w:val="24"/>
        </w:rPr>
        <w:t>6 és 7</w:t>
      </w:r>
      <w:r>
        <w:rPr>
          <w:rFonts w:ascii="Times New Roman" w:hAnsi="Times New Roman" w:cs="Times New Roman"/>
          <w:sz w:val="24"/>
          <w:szCs w:val="24"/>
        </w:rPr>
        <w:t xml:space="preserve"> soros</w:t>
      </w:r>
      <w:r w:rsidRPr="00E30870">
        <w:rPr>
          <w:rFonts w:ascii="Times New Roman" w:hAnsi="Times New Roman" w:cs="Times New Roman"/>
          <w:sz w:val="24"/>
          <w:szCs w:val="24"/>
        </w:rPr>
        <w:t xml:space="preserve"> kivitelben</w:t>
      </w:r>
      <w:r w:rsidRPr="00AA1B4E">
        <w:rPr>
          <w:rFonts w:ascii="Times New Roman" w:hAnsi="Times New Roman" w:cs="Times New Roman"/>
          <w:sz w:val="24"/>
          <w:szCs w:val="24"/>
        </w:rPr>
        <w:t xml:space="preserve"> </w:t>
      </w:r>
      <w:r w:rsidRPr="00E30870">
        <w:rPr>
          <w:rFonts w:ascii="Times New Roman" w:hAnsi="Times New Roman" w:cs="Times New Roman"/>
          <w:sz w:val="24"/>
          <w:szCs w:val="24"/>
        </w:rPr>
        <w:t>érhető el.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870">
        <w:rPr>
          <w:rFonts w:ascii="Times New Roman" w:hAnsi="Times New Roman" w:cs="Times New Roman"/>
          <w:sz w:val="24"/>
          <w:szCs w:val="24"/>
        </w:rPr>
        <w:t>A Tempo T 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0870">
        <w:rPr>
          <w:rFonts w:ascii="Times New Roman" w:hAnsi="Times New Roman" w:cs="Times New Roman"/>
          <w:sz w:val="24"/>
          <w:szCs w:val="24"/>
        </w:rPr>
        <w:t xml:space="preserve"> hat soregységgel rendelkezik és a sortávolság 450, 500, 600, 700 vagy 750 mm</w:t>
      </w:r>
      <w:r w:rsidRPr="00E30870">
        <w:rPr>
          <w:rFonts w:ascii="Times New Roman" w:hAnsi="Times New Roman" w:cs="Times New Roman"/>
          <w:sz w:val="24"/>
          <w:szCs w:val="24"/>
        </w:rPr>
        <w:noBreakHyphen/>
        <w:t>re állítható.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870">
        <w:rPr>
          <w:rFonts w:ascii="Times New Roman" w:hAnsi="Times New Roman" w:cs="Times New Roman"/>
          <w:sz w:val="24"/>
          <w:szCs w:val="24"/>
        </w:rPr>
        <w:t>A hét</w:t>
      </w:r>
      <w:r w:rsidRPr="00E30870">
        <w:rPr>
          <w:rFonts w:ascii="Times New Roman" w:hAnsi="Times New Roman" w:cs="Times New Roman"/>
          <w:sz w:val="24"/>
          <w:szCs w:val="24"/>
        </w:rPr>
        <w:softHyphen/>
        <w:t>soros Tempo T 7 modell esetében a sortávolság 500, 600 vagy 800 mm lehet. A 800 mm</w:t>
      </w:r>
      <w:r w:rsidRPr="00E30870">
        <w:rPr>
          <w:rFonts w:ascii="Times New Roman" w:hAnsi="Times New Roman" w:cs="Times New Roman"/>
          <w:sz w:val="24"/>
          <w:szCs w:val="24"/>
        </w:rPr>
        <w:noBreakHyphen/>
        <w:t>es beállításnál egy soregység fel van emelve, így a gép hat sorral dolgozik 800 mm sortávolságban.</w:t>
      </w:r>
    </w:p>
    <w:p w14:paraId="51B09581" w14:textId="77777777" w:rsidR="004E062A" w:rsidRPr="00F7292F" w:rsidRDefault="004E062A" w:rsidP="004E06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30870">
        <w:rPr>
          <w:rFonts w:ascii="Times New Roman" w:hAnsi="Times New Roman" w:cs="Times New Roman"/>
          <w:sz w:val="24"/>
          <w:szCs w:val="24"/>
        </w:rPr>
        <w:t xml:space="preserve">A sortávolság módosításához egyszerűen ki kell húzni a gép egyik oldalán elhelyezett kart, kiválasztani a kívánt sortávolságot, majd visszatolni. Az intelligens mechanikus összeköttetésnek köszönhetően minden sor egyszerre áll át – magyarázza </w:t>
      </w:r>
      <w:proofErr w:type="spellStart"/>
      <w:r w:rsidRPr="00E30870">
        <w:rPr>
          <w:rFonts w:ascii="Times New Roman" w:hAnsi="Times New Roman" w:cs="Times New Roman"/>
          <w:sz w:val="24"/>
          <w:szCs w:val="24"/>
        </w:rPr>
        <w:t>Oskar</w:t>
      </w:r>
      <w:proofErr w:type="spellEnd"/>
      <w:r w:rsidRPr="00E30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870">
        <w:rPr>
          <w:rFonts w:ascii="Times New Roman" w:hAnsi="Times New Roman" w:cs="Times New Roman"/>
          <w:sz w:val="24"/>
          <w:szCs w:val="24"/>
        </w:rPr>
        <w:t>Karlsson</w:t>
      </w:r>
      <w:proofErr w:type="spellEnd"/>
      <w:r w:rsidRPr="00E30870">
        <w:rPr>
          <w:rFonts w:ascii="Times New Roman" w:hAnsi="Times New Roman" w:cs="Times New Roman"/>
          <w:sz w:val="24"/>
          <w:szCs w:val="24"/>
        </w:rPr>
        <w:t>.</w:t>
      </w:r>
    </w:p>
    <w:p w14:paraId="7E645DC9" w14:textId="77777777" w:rsidR="004E062A" w:rsidRPr="00F7292F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870">
        <w:rPr>
          <w:rFonts w:ascii="Times New Roman" w:hAnsi="Times New Roman" w:cs="Times New Roman"/>
          <w:sz w:val="24"/>
          <w:szCs w:val="24"/>
        </w:rPr>
        <w:t>A traktor fülkéjéből a kezelő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E30870">
        <w:rPr>
          <w:rFonts w:ascii="Times New Roman" w:hAnsi="Times New Roman" w:cs="Times New Roman"/>
          <w:sz w:val="24"/>
          <w:szCs w:val="24"/>
        </w:rPr>
        <w:t>hidraulik</w:t>
      </w:r>
      <w:r>
        <w:rPr>
          <w:rFonts w:ascii="Times New Roman" w:hAnsi="Times New Roman" w:cs="Times New Roman"/>
          <w:sz w:val="24"/>
          <w:szCs w:val="24"/>
        </w:rPr>
        <w:t>a rendszer segítségével</w:t>
      </w:r>
      <w:r w:rsidRPr="00E308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végzi el a </w:t>
      </w:r>
      <w:r w:rsidRPr="00E30870">
        <w:rPr>
          <w:rFonts w:ascii="Times New Roman" w:hAnsi="Times New Roman" w:cs="Times New Roman"/>
          <w:sz w:val="24"/>
          <w:szCs w:val="24"/>
        </w:rPr>
        <w:t>teleszkópos váz</w:t>
      </w:r>
      <w:r>
        <w:rPr>
          <w:rFonts w:ascii="Times New Roman" w:hAnsi="Times New Roman" w:cs="Times New Roman"/>
          <w:sz w:val="24"/>
          <w:szCs w:val="24"/>
        </w:rPr>
        <w:t xml:space="preserve"> kiválasztott pozícióba történő állítását.</w:t>
      </w:r>
      <w:r w:rsidRPr="00E30870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sortávolság változtatásának</w:t>
      </w:r>
      <w:r w:rsidRPr="00E30870">
        <w:rPr>
          <w:rFonts w:ascii="Times New Roman" w:hAnsi="Times New Roman" w:cs="Times New Roman"/>
          <w:sz w:val="24"/>
          <w:szCs w:val="24"/>
        </w:rPr>
        <w:t xml:space="preserve"> folyamata jól követhető a Väderstad E</w:t>
      </w:r>
      <w:r w:rsidRPr="00E30870">
        <w:rPr>
          <w:rFonts w:ascii="Times New Roman" w:hAnsi="Times New Roman" w:cs="Times New Roman"/>
          <w:sz w:val="24"/>
          <w:szCs w:val="24"/>
        </w:rPr>
        <w:noBreakHyphen/>
        <w:t>Control iPad</w:t>
      </w:r>
      <w:r w:rsidRPr="00E30870">
        <w:rPr>
          <w:rFonts w:ascii="Times New Roman" w:hAnsi="Times New Roman" w:cs="Times New Roman"/>
          <w:sz w:val="24"/>
          <w:szCs w:val="24"/>
        </w:rPr>
        <w:noBreakHyphen/>
        <w:t>alapú vezérlőrendszer kijelzőjén.</w:t>
      </w:r>
    </w:p>
    <w:p w14:paraId="6B6EE5BF" w14:textId="77777777" w:rsidR="004E062A" w:rsidRPr="00E30870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30870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vázba</w:t>
      </w:r>
      <w:r w:rsidRPr="00E30870">
        <w:rPr>
          <w:rFonts w:ascii="Times New Roman" w:hAnsi="Times New Roman" w:cs="Times New Roman"/>
          <w:sz w:val="24"/>
          <w:szCs w:val="24"/>
        </w:rPr>
        <w:t xml:space="preserve"> beépített szenzorok továbbítják a kiválasztott sortávolságot a traktor fülkéjében elhelyezett </w:t>
      </w:r>
      <w:proofErr w:type="spellStart"/>
      <w:r w:rsidRPr="00E30870">
        <w:rPr>
          <w:rFonts w:ascii="Times New Roman" w:hAnsi="Times New Roman" w:cs="Times New Roman"/>
          <w:sz w:val="24"/>
          <w:szCs w:val="24"/>
        </w:rPr>
        <w:t>iPadre</w:t>
      </w:r>
      <w:proofErr w:type="spellEnd"/>
      <w:r w:rsidRPr="00E30870">
        <w:rPr>
          <w:rFonts w:ascii="Times New Roman" w:hAnsi="Times New Roman" w:cs="Times New Roman"/>
          <w:sz w:val="24"/>
          <w:szCs w:val="24"/>
        </w:rPr>
        <w:t xml:space="preserve">, így minden alkalommal teljes pontosság és gyors, egyszerű beállítás biztosított – teszi hozzá </w:t>
      </w:r>
      <w:proofErr w:type="spellStart"/>
      <w:r w:rsidRPr="00E30870">
        <w:rPr>
          <w:rFonts w:ascii="Times New Roman" w:hAnsi="Times New Roman" w:cs="Times New Roman"/>
          <w:sz w:val="24"/>
          <w:szCs w:val="24"/>
        </w:rPr>
        <w:t>Oskar</w:t>
      </w:r>
      <w:proofErr w:type="spellEnd"/>
      <w:r w:rsidRPr="00E30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870">
        <w:rPr>
          <w:rFonts w:ascii="Times New Roman" w:hAnsi="Times New Roman" w:cs="Times New Roman"/>
          <w:sz w:val="24"/>
          <w:szCs w:val="24"/>
        </w:rPr>
        <w:t>Karlsson</w:t>
      </w:r>
      <w:proofErr w:type="spellEnd"/>
      <w:r w:rsidRPr="00E30870">
        <w:rPr>
          <w:rFonts w:ascii="Times New Roman" w:hAnsi="Times New Roman" w:cs="Times New Roman"/>
          <w:sz w:val="24"/>
          <w:szCs w:val="24"/>
        </w:rPr>
        <w:t>.</w:t>
      </w:r>
    </w:p>
    <w:p w14:paraId="1870C8CD" w14:textId="77777777" w:rsidR="004E062A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870">
        <w:rPr>
          <w:rFonts w:ascii="Times New Roman" w:hAnsi="Times New Roman" w:cs="Times New Roman"/>
          <w:sz w:val="24"/>
          <w:szCs w:val="24"/>
        </w:rPr>
        <w:t>Az új Tempo T 6–7 a Väderstad legújabb generációs soregységével van felszerelve, amelyet nagy sebességű, precíz vetésre terveztek – magról magra, sorról sorra.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870">
        <w:rPr>
          <w:rFonts w:ascii="Times New Roman" w:hAnsi="Times New Roman" w:cs="Times New Roman"/>
          <w:sz w:val="24"/>
          <w:szCs w:val="24"/>
        </w:rPr>
        <w:t>A gép 2026 októberétől lesz rendelhető, az első sorozatgyártású modellek pedig a 2027</w:t>
      </w:r>
      <w:r w:rsidRPr="00E30870">
        <w:rPr>
          <w:rFonts w:ascii="Times New Roman" w:hAnsi="Times New Roman" w:cs="Times New Roman"/>
          <w:sz w:val="24"/>
          <w:szCs w:val="24"/>
        </w:rPr>
        <w:noBreakHyphen/>
        <w:t>es tavaszi szezonra állnak majd rendelkezésre.</w:t>
      </w:r>
    </w:p>
    <w:p w14:paraId="39D4100E" w14:textId="77777777" w:rsidR="004E062A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8A9AD" w14:textId="77777777" w:rsidR="004E062A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121B5B" w14:textId="77777777" w:rsidR="004E062A" w:rsidRPr="00F7292F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92F">
        <w:rPr>
          <w:rFonts w:ascii="Times New Roman" w:hAnsi="Times New Roman" w:cs="Times New Roman"/>
          <w:sz w:val="24"/>
          <w:szCs w:val="24"/>
        </w:rPr>
        <w:t>További információért kérjük, forduljon hozzánk: </w:t>
      </w:r>
    </w:p>
    <w:p w14:paraId="50B02CCD" w14:textId="77777777" w:rsidR="004E062A" w:rsidRPr="00662904" w:rsidRDefault="004E062A" w:rsidP="004E062A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2904">
        <w:rPr>
          <w:rFonts w:ascii="Times New Roman" w:hAnsi="Times New Roman" w:cs="Times New Roman"/>
          <w:b/>
          <w:bCs/>
          <w:sz w:val="24"/>
          <w:szCs w:val="24"/>
        </w:rPr>
        <w:t>Vilhelm Ektander</w:t>
      </w:r>
    </w:p>
    <w:p w14:paraId="11B39DE6" w14:textId="77777777" w:rsidR="004E062A" w:rsidRPr="00F7292F" w:rsidRDefault="004E062A" w:rsidP="004E06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2904">
        <w:rPr>
          <w:rFonts w:ascii="Times New Roman" w:hAnsi="Times New Roman" w:cs="Times New Roman"/>
          <w:i/>
          <w:iCs/>
          <w:sz w:val="24"/>
          <w:szCs w:val="24"/>
        </w:rPr>
        <w:t>Product</w:t>
      </w:r>
      <w:proofErr w:type="spellEnd"/>
      <w:r w:rsidRPr="00662904">
        <w:rPr>
          <w:rFonts w:ascii="Times New Roman" w:hAnsi="Times New Roman" w:cs="Times New Roman"/>
          <w:i/>
          <w:iCs/>
          <w:sz w:val="24"/>
          <w:szCs w:val="24"/>
        </w:rPr>
        <w:t xml:space="preserve"> Marketing Manager</w:t>
      </w:r>
      <w:r w:rsidRPr="00F7292F">
        <w:rPr>
          <w:rFonts w:ascii="Times New Roman" w:hAnsi="Times New Roman" w:cs="Times New Roman"/>
          <w:sz w:val="24"/>
          <w:szCs w:val="24"/>
        </w:rPr>
        <w:br/>
        <w:t>Väderstad</w:t>
      </w:r>
      <w:r w:rsidRPr="00F7292F">
        <w:rPr>
          <w:rFonts w:ascii="Times New Roman" w:hAnsi="Times New Roman" w:cs="Times New Roman"/>
          <w:sz w:val="24"/>
          <w:szCs w:val="24"/>
        </w:rPr>
        <w:br/>
        <w:t>+46 142 – 820 45</w:t>
      </w:r>
      <w:r w:rsidRPr="00F7292F">
        <w:rPr>
          <w:rFonts w:ascii="Times New Roman" w:hAnsi="Times New Roman" w:cs="Times New Roman"/>
          <w:sz w:val="24"/>
          <w:szCs w:val="24"/>
        </w:rPr>
        <w:br/>
        <w:t>vilhelm.ektander@vaderstad.com</w:t>
      </w:r>
    </w:p>
    <w:p w14:paraId="32BD49D6" w14:textId="77777777" w:rsidR="004E062A" w:rsidRPr="00F7292F" w:rsidRDefault="004E062A" w:rsidP="004E06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C662F2" w14:textId="77777777" w:rsidR="004E062A" w:rsidRPr="00F7292F" w:rsidRDefault="004E062A" w:rsidP="004E062A">
      <w:pPr>
        <w:jc w:val="both"/>
        <w:rPr>
          <w:rFonts w:ascii="Times New Roman" w:hAnsi="Times New Roman" w:cs="Times New Roman"/>
          <w:sz w:val="24"/>
          <w:szCs w:val="24"/>
        </w:rPr>
      </w:pPr>
      <w:r w:rsidRPr="00F7292F">
        <w:rPr>
          <w:rFonts w:ascii="Times New Roman" w:hAnsi="Times New Roman" w:cs="Times New Roman"/>
          <w:sz w:val="24"/>
          <w:szCs w:val="24"/>
        </w:rPr>
        <w:t>A Väderstadról:</w:t>
      </w:r>
    </w:p>
    <w:p w14:paraId="2FCEAD57" w14:textId="77777777" w:rsidR="004E062A" w:rsidRPr="00F7292F" w:rsidRDefault="004E062A" w:rsidP="004E06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92F">
        <w:rPr>
          <w:rFonts w:ascii="Times New Roman" w:hAnsi="Times New Roman" w:cs="Times New Roman"/>
          <w:sz w:val="24"/>
          <w:szCs w:val="24"/>
        </w:rPr>
        <w:t>A Väderstad innovatív, nagy hatékonyságú munkagépekkel és technológiával látja el a modern mezőgazdaságot. A mindennapi munkafolyamatok egyszerűbbé tételével javítható a gazdálkodás eredménye, így kíván a vállalat piacvezető szerepet elérni a talajművelés és a vetéstechnológia terén. A jelenleg 40 országban aktív, családi tulajdonban lévő vállalat központja a svédországi Väderstadban található. 2025-ben a vállalatnál 1750 munkavállaló dolgozott, éves árbevétele pedig 5,9 milliárd svéd koronát ért el.</w:t>
      </w:r>
    </w:p>
    <w:p w14:paraId="26DCAAC3" w14:textId="77777777" w:rsidR="004E062A" w:rsidRPr="00F7292F" w:rsidRDefault="004E062A" w:rsidP="004E06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8FD19B" w14:textId="77777777" w:rsidR="004E062A" w:rsidRPr="00F7292F" w:rsidRDefault="004E062A" w:rsidP="004E062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3E7BBD2" w14:textId="77777777" w:rsidR="003D52DE" w:rsidRPr="00F6587E" w:rsidRDefault="003D52DE" w:rsidP="003D52DE">
      <w:pPr>
        <w:spacing w:line="240" w:lineRule="auto"/>
        <w:jc w:val="both"/>
        <w:rPr>
          <w:rFonts w:ascii="Times New Roman" w:hAnsi="Times New Roman"/>
          <w:color w:val="000000"/>
          <w:szCs w:val="24"/>
          <w:lang w:eastAsia="sv-SE"/>
        </w:rPr>
      </w:pPr>
    </w:p>
    <w:p w14:paraId="1C1D683E" w14:textId="77777777" w:rsidR="003D52DE" w:rsidRPr="00F6587E" w:rsidRDefault="003D52DE" w:rsidP="003D52DE">
      <w:pPr>
        <w:spacing w:line="240" w:lineRule="auto"/>
        <w:jc w:val="both"/>
        <w:rPr>
          <w:rFonts w:ascii="Times New Roman" w:hAnsi="Times New Roman"/>
          <w:color w:val="000000"/>
          <w:szCs w:val="24"/>
          <w:lang w:eastAsia="sv-SE"/>
        </w:rPr>
      </w:pPr>
    </w:p>
    <w:p w14:paraId="2F34DD3A" w14:textId="77777777" w:rsidR="003D52DE" w:rsidRPr="00F6587E" w:rsidRDefault="003D52DE" w:rsidP="003D52DE">
      <w:pPr>
        <w:spacing w:line="240" w:lineRule="auto"/>
        <w:jc w:val="both"/>
        <w:rPr>
          <w:rFonts w:ascii="Times New Roman" w:hAnsi="Times New Roman"/>
          <w:color w:val="000000"/>
          <w:szCs w:val="24"/>
          <w:lang w:eastAsia="sv-SE"/>
        </w:rPr>
      </w:pPr>
    </w:p>
    <w:p w14:paraId="1049DFC9" w14:textId="77777777" w:rsidR="00347FAE" w:rsidRPr="0061471B" w:rsidRDefault="00347FAE" w:rsidP="00C95E40">
      <w:pPr>
        <w:jc w:val="both"/>
        <w:rPr>
          <w:rFonts w:cstheme="minorHAnsi"/>
          <w:sz w:val="24"/>
          <w:szCs w:val="24"/>
        </w:rPr>
      </w:pPr>
    </w:p>
    <w:sectPr w:rsidR="00347FAE" w:rsidRPr="0061471B" w:rsidSect="00B34B9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94" w:footer="11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84E4" w14:textId="77777777" w:rsidR="00A54EBB" w:rsidRDefault="00A54EBB">
      <w:r>
        <w:separator/>
      </w:r>
    </w:p>
  </w:endnote>
  <w:endnote w:type="continuationSeparator" w:id="0">
    <w:p w14:paraId="3B4C0EA8" w14:textId="77777777" w:rsidR="00A54EBB" w:rsidRDefault="00A5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B151" w14:textId="2961B223" w:rsidR="00F43617" w:rsidRPr="00397865" w:rsidRDefault="003310FF" w:rsidP="00397865">
    <w:pPr>
      <w:pStyle w:val="Footer"/>
      <w:tabs>
        <w:tab w:val="clear" w:pos="4536"/>
        <w:tab w:val="clear" w:pos="9072"/>
        <w:tab w:val="left" w:pos="1701"/>
        <w:tab w:val="left" w:pos="3261"/>
        <w:tab w:val="left" w:pos="4678"/>
        <w:tab w:val="left" w:pos="7088"/>
        <w:tab w:val="left" w:pos="8364"/>
      </w:tabs>
      <w:ind w:right="-596"/>
      <w:rPr>
        <w:rFonts w:ascii="Arial" w:hAnsi="Arial" w:cs="Arial"/>
        <w:sz w:val="12"/>
      </w:rPr>
    </w:pPr>
    <w:r w:rsidRPr="00435006">
      <w:rPr>
        <w:noProof/>
        <w:sz w:val="16"/>
      </w:rPr>
      <w:drawing>
        <wp:anchor distT="0" distB="0" distL="114300" distR="114300" simplePos="0" relativeHeight="251663360" behindDoc="0" locked="0" layoutInCell="1" allowOverlap="1" wp14:anchorId="73357746" wp14:editId="60D96D4B">
          <wp:simplePos x="0" y="0"/>
          <wp:positionH relativeFrom="column">
            <wp:posOffset>-4257675</wp:posOffset>
          </wp:positionH>
          <wp:positionV relativeFrom="paragraph">
            <wp:posOffset>-1229360</wp:posOffset>
          </wp:positionV>
          <wp:extent cx="20116800" cy="266400"/>
          <wp:effectExtent l="0" t="0" r="0" b="635"/>
          <wp:wrapNone/>
          <wp:docPr id="1162702171" name="Picture 11627021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The 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6800" cy="26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7865" w:rsidRPr="00316BF8">
      <w:rPr>
        <w:rFonts w:ascii="Arial" w:hAnsi="Arial" w:cs="Arial"/>
        <w:sz w:val="12"/>
      </w:rPr>
      <w:tab/>
    </w:r>
    <w:r w:rsidR="00397865" w:rsidRPr="00316BF8">
      <w:rPr>
        <w:rFonts w:ascii="Arial" w:hAnsi="Arial" w:cs="Arial"/>
        <w:sz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7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79"/>
      <w:gridCol w:w="1240"/>
      <w:gridCol w:w="3234"/>
      <w:gridCol w:w="1403"/>
      <w:gridCol w:w="1823"/>
    </w:tblGrid>
    <w:tr w:rsidR="009F75A1" w:rsidRPr="005A28CF" w14:paraId="29178899" w14:textId="77777777" w:rsidTr="00B34B9C">
      <w:trPr>
        <w:trHeight w:val="81"/>
      </w:trPr>
      <w:tc>
        <w:tcPr>
          <w:tcW w:w="3219" w:type="dxa"/>
          <w:gridSpan w:val="2"/>
        </w:tcPr>
        <w:p w14:paraId="2B3851C7" w14:textId="1D7229AB" w:rsidR="009F75A1" w:rsidRDefault="00B34B9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r>
            <w:rPr>
              <w:b/>
              <w:sz w:val="16"/>
              <w:szCs w:val="12"/>
              <w:lang w:val="en-GB"/>
            </w:rPr>
            <w:t>V</w:t>
          </w:r>
          <w:r w:rsidR="0000544C">
            <w:rPr>
              <w:b/>
              <w:sz w:val="16"/>
              <w:szCs w:val="12"/>
              <w:lang w:val="en-GB"/>
            </w:rPr>
            <w:t>aderstad Kft.</w:t>
          </w:r>
        </w:p>
        <w:p w14:paraId="2AA60368" w14:textId="77777777" w:rsidR="0000544C" w:rsidRPr="005A28CF" w:rsidRDefault="0000544C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3234" w:type="dxa"/>
        </w:tcPr>
        <w:p w14:paraId="3DDD6487" w14:textId="77777777" w:rsidR="009F75A1" w:rsidRPr="005A28CF" w:rsidRDefault="009F75A1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1403" w:type="dxa"/>
        </w:tcPr>
        <w:p w14:paraId="71666E46" w14:textId="77777777" w:rsidR="009F75A1" w:rsidRPr="005A28CF" w:rsidRDefault="009F75A1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1823" w:type="dxa"/>
        </w:tcPr>
        <w:p w14:paraId="01A16E77" w14:textId="77777777" w:rsidR="009F75A1" w:rsidRPr="005A28CF" w:rsidRDefault="009F75A1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</w:tr>
    <w:tr w:rsidR="00456748" w:rsidRPr="005A28CF" w14:paraId="0F1B7A82" w14:textId="77777777" w:rsidTr="00B34B9C">
      <w:trPr>
        <w:trHeight w:val="81"/>
      </w:trPr>
      <w:tc>
        <w:tcPr>
          <w:tcW w:w="1979" w:type="dxa"/>
        </w:tcPr>
        <w:p w14:paraId="06E0265C" w14:textId="262F60E2" w:rsidR="00456748" w:rsidRPr="005A28CF" w:rsidRDefault="00A504E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r>
            <w:rPr>
              <w:b/>
              <w:sz w:val="16"/>
              <w:szCs w:val="12"/>
              <w:lang w:val="en-GB"/>
            </w:rPr>
            <w:t xml:space="preserve">   </w:t>
          </w:r>
          <w:proofErr w:type="spellStart"/>
          <w:r w:rsidR="0000544C">
            <w:rPr>
              <w:b/>
              <w:sz w:val="16"/>
              <w:szCs w:val="12"/>
              <w:lang w:val="en-GB"/>
            </w:rPr>
            <w:t>Cím</w:t>
          </w:r>
          <w:proofErr w:type="spellEnd"/>
          <w:r w:rsidR="0000544C">
            <w:rPr>
              <w:b/>
              <w:sz w:val="16"/>
              <w:szCs w:val="12"/>
              <w:lang w:val="en-GB"/>
            </w:rPr>
            <w:t>:</w:t>
          </w:r>
        </w:p>
      </w:tc>
      <w:tc>
        <w:tcPr>
          <w:tcW w:w="1240" w:type="dxa"/>
        </w:tcPr>
        <w:p w14:paraId="602C4F0E" w14:textId="77777777" w:rsidR="00456748" w:rsidRPr="005A28CF" w:rsidRDefault="00456748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3234" w:type="dxa"/>
        </w:tcPr>
        <w:p w14:paraId="1EE1B40D" w14:textId="77777777" w:rsidR="00456748" w:rsidRPr="005A28CF" w:rsidRDefault="00456748" w:rsidP="00456748">
          <w:pPr>
            <w:pStyle w:val="Footer"/>
            <w:rPr>
              <w:b/>
              <w:sz w:val="16"/>
              <w:szCs w:val="12"/>
              <w:lang w:val="en-GB"/>
            </w:rPr>
          </w:pPr>
          <w:r w:rsidRPr="005A28CF">
            <w:rPr>
              <w:b/>
              <w:sz w:val="16"/>
              <w:szCs w:val="12"/>
              <w:lang w:val="en-GB"/>
            </w:rPr>
            <w:t>Bank</w:t>
          </w:r>
        </w:p>
      </w:tc>
      <w:tc>
        <w:tcPr>
          <w:tcW w:w="1403" w:type="dxa"/>
        </w:tcPr>
        <w:p w14:paraId="53C51E5A" w14:textId="77777777" w:rsidR="00456748" w:rsidRPr="005A28CF" w:rsidRDefault="0000544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proofErr w:type="spellStart"/>
          <w:r>
            <w:rPr>
              <w:b/>
              <w:sz w:val="16"/>
              <w:szCs w:val="12"/>
              <w:lang w:val="en-GB"/>
            </w:rPr>
            <w:t>Cégjegyzékszám</w:t>
          </w:r>
          <w:proofErr w:type="spellEnd"/>
          <w:r w:rsidR="009B69C1" w:rsidRPr="005A28CF">
            <w:rPr>
              <w:b/>
              <w:sz w:val="16"/>
              <w:szCs w:val="12"/>
              <w:lang w:val="en-GB"/>
            </w:rPr>
            <w:t>:</w:t>
          </w:r>
        </w:p>
      </w:tc>
      <w:tc>
        <w:tcPr>
          <w:tcW w:w="1823" w:type="dxa"/>
        </w:tcPr>
        <w:p w14:paraId="4C2A5569" w14:textId="77777777" w:rsidR="00456748" w:rsidRPr="005A28CF" w:rsidRDefault="0000544C" w:rsidP="00456748">
          <w:pPr>
            <w:pStyle w:val="Footer"/>
            <w:rPr>
              <w:sz w:val="16"/>
              <w:szCs w:val="12"/>
              <w:lang w:val="en-GB"/>
            </w:rPr>
          </w:pPr>
          <w:r>
            <w:rPr>
              <w:sz w:val="16"/>
              <w:szCs w:val="12"/>
              <w:lang w:val="en-GB"/>
            </w:rPr>
            <w:t>07-09-009012</w:t>
          </w:r>
        </w:p>
      </w:tc>
    </w:tr>
    <w:tr w:rsidR="00456748" w:rsidRPr="00B34B9C" w14:paraId="755F6967" w14:textId="77777777" w:rsidTr="00B34B9C">
      <w:trPr>
        <w:trHeight w:val="329"/>
      </w:trPr>
      <w:tc>
        <w:tcPr>
          <w:tcW w:w="1979" w:type="dxa"/>
        </w:tcPr>
        <w:p w14:paraId="2C378D24" w14:textId="3298ACF1" w:rsidR="00456748" w:rsidRPr="00B34B9C" w:rsidRDefault="00A504EC" w:rsidP="00456748">
          <w:pPr>
            <w:pStyle w:val="Footer"/>
            <w:rPr>
              <w:i/>
              <w:sz w:val="16"/>
              <w:szCs w:val="12"/>
              <w:lang w:val="en-GB"/>
            </w:rPr>
          </w:pPr>
          <w:r>
            <w:rPr>
              <w:i/>
              <w:sz w:val="16"/>
              <w:szCs w:val="12"/>
              <w:lang w:val="en-GB"/>
            </w:rPr>
            <w:t xml:space="preserve">  </w:t>
          </w:r>
          <w:r w:rsidR="0000544C" w:rsidRPr="00B34B9C">
            <w:rPr>
              <w:i/>
              <w:sz w:val="16"/>
              <w:szCs w:val="12"/>
              <w:lang w:val="en-GB"/>
            </w:rPr>
            <w:t xml:space="preserve">2475 </w:t>
          </w:r>
          <w:proofErr w:type="spellStart"/>
          <w:r w:rsidR="0000544C" w:rsidRPr="00B34B9C">
            <w:rPr>
              <w:i/>
              <w:sz w:val="16"/>
              <w:szCs w:val="12"/>
              <w:lang w:val="en-GB"/>
            </w:rPr>
            <w:t>Kápolnásnyék</w:t>
          </w:r>
          <w:proofErr w:type="spellEnd"/>
          <w:r w:rsidR="0000544C" w:rsidRPr="00B34B9C">
            <w:rPr>
              <w:i/>
              <w:sz w:val="16"/>
              <w:szCs w:val="12"/>
              <w:lang w:val="en-GB"/>
            </w:rPr>
            <w:t>,</w:t>
          </w:r>
        </w:p>
        <w:p w14:paraId="6A2E7598" w14:textId="414C990F" w:rsidR="0000544C" w:rsidRPr="00B34B9C" w:rsidRDefault="00A504EC" w:rsidP="00456748">
          <w:pPr>
            <w:pStyle w:val="Footer"/>
            <w:rPr>
              <w:i/>
              <w:sz w:val="16"/>
              <w:szCs w:val="12"/>
              <w:lang w:val="en-GB"/>
            </w:rPr>
          </w:pPr>
          <w:r>
            <w:rPr>
              <w:i/>
              <w:sz w:val="16"/>
              <w:szCs w:val="12"/>
              <w:lang w:val="en-GB"/>
            </w:rPr>
            <w:t xml:space="preserve">  </w:t>
          </w:r>
          <w:proofErr w:type="spellStart"/>
          <w:r w:rsidR="0000544C" w:rsidRPr="00B34B9C">
            <w:rPr>
              <w:i/>
              <w:sz w:val="16"/>
              <w:szCs w:val="12"/>
              <w:lang w:val="en-GB"/>
            </w:rPr>
            <w:t>Összekötő</w:t>
          </w:r>
          <w:proofErr w:type="spellEnd"/>
          <w:r w:rsidR="0000544C" w:rsidRPr="00B34B9C">
            <w:rPr>
              <w:i/>
              <w:sz w:val="16"/>
              <w:szCs w:val="12"/>
              <w:lang w:val="en-GB"/>
            </w:rPr>
            <w:t xml:space="preserve"> </w:t>
          </w:r>
          <w:proofErr w:type="spellStart"/>
          <w:r w:rsidR="0000544C" w:rsidRPr="00B34B9C">
            <w:rPr>
              <w:i/>
              <w:sz w:val="16"/>
              <w:szCs w:val="12"/>
              <w:lang w:val="en-GB"/>
            </w:rPr>
            <w:t>út</w:t>
          </w:r>
          <w:proofErr w:type="spellEnd"/>
          <w:r w:rsidR="0000544C" w:rsidRPr="00B34B9C">
            <w:rPr>
              <w:i/>
              <w:sz w:val="16"/>
              <w:szCs w:val="12"/>
              <w:lang w:val="en-GB"/>
            </w:rPr>
            <w:t xml:space="preserve"> 1.</w:t>
          </w:r>
        </w:p>
      </w:tc>
      <w:tc>
        <w:tcPr>
          <w:tcW w:w="1240" w:type="dxa"/>
        </w:tcPr>
        <w:p w14:paraId="1362280E" w14:textId="77777777" w:rsidR="00456748" w:rsidRPr="00B34B9C" w:rsidRDefault="00456748" w:rsidP="00456748">
          <w:pPr>
            <w:pStyle w:val="Footer"/>
            <w:rPr>
              <w:i/>
              <w:sz w:val="16"/>
              <w:szCs w:val="12"/>
              <w:lang w:val="en-GB"/>
            </w:rPr>
          </w:pPr>
        </w:p>
      </w:tc>
      <w:tc>
        <w:tcPr>
          <w:tcW w:w="3234" w:type="dxa"/>
        </w:tcPr>
        <w:p w14:paraId="37A760C7" w14:textId="77777777" w:rsidR="00456748" w:rsidRPr="00B34B9C" w:rsidRDefault="0000544C" w:rsidP="00456748">
          <w:pPr>
            <w:pStyle w:val="Footer"/>
            <w:rPr>
              <w:i/>
              <w:sz w:val="16"/>
              <w:szCs w:val="12"/>
              <w:lang w:val="en-GB"/>
            </w:rPr>
          </w:pPr>
          <w:r w:rsidRPr="00B34B9C">
            <w:rPr>
              <w:i/>
              <w:sz w:val="16"/>
              <w:szCs w:val="12"/>
              <w:lang w:val="en-GB"/>
            </w:rPr>
            <w:t>Raiffeisen Bank Zrt.</w:t>
          </w:r>
        </w:p>
        <w:p w14:paraId="2B3874E8" w14:textId="77777777" w:rsidR="00456748" w:rsidRPr="00A504EC" w:rsidRDefault="0000544C" w:rsidP="00456748">
          <w:pPr>
            <w:pStyle w:val="Footer"/>
            <w:rPr>
              <w:b/>
              <w:iCs/>
              <w:sz w:val="16"/>
              <w:szCs w:val="12"/>
              <w:lang w:val="en-GB"/>
            </w:rPr>
          </w:pPr>
          <w:proofErr w:type="spellStart"/>
          <w:r w:rsidRPr="00A504EC">
            <w:rPr>
              <w:b/>
              <w:iCs/>
              <w:sz w:val="16"/>
              <w:szCs w:val="12"/>
              <w:lang w:val="en-GB"/>
            </w:rPr>
            <w:t>Bankszámlaszám</w:t>
          </w:r>
          <w:proofErr w:type="spellEnd"/>
          <w:r w:rsidRPr="00A504EC">
            <w:rPr>
              <w:b/>
              <w:iCs/>
              <w:sz w:val="16"/>
              <w:szCs w:val="12"/>
              <w:lang w:val="en-GB"/>
            </w:rPr>
            <w:t xml:space="preserve">: </w:t>
          </w:r>
        </w:p>
      </w:tc>
      <w:tc>
        <w:tcPr>
          <w:tcW w:w="1403" w:type="dxa"/>
        </w:tcPr>
        <w:p w14:paraId="2FE9AE1E" w14:textId="77777777" w:rsidR="00456748" w:rsidRPr="00B34B9C" w:rsidRDefault="00456748" w:rsidP="00456748">
          <w:pPr>
            <w:pStyle w:val="Footer"/>
            <w:rPr>
              <w:b/>
              <w:i/>
              <w:sz w:val="16"/>
              <w:szCs w:val="12"/>
              <w:lang w:val="en-GB"/>
            </w:rPr>
          </w:pPr>
        </w:p>
      </w:tc>
      <w:tc>
        <w:tcPr>
          <w:tcW w:w="1823" w:type="dxa"/>
        </w:tcPr>
        <w:p w14:paraId="32C97377" w14:textId="77777777" w:rsidR="00456748" w:rsidRPr="00B34B9C" w:rsidRDefault="00456748" w:rsidP="00456748">
          <w:pPr>
            <w:pStyle w:val="Footer"/>
            <w:rPr>
              <w:i/>
              <w:sz w:val="16"/>
              <w:szCs w:val="12"/>
              <w:lang w:val="en-GB"/>
            </w:rPr>
          </w:pPr>
        </w:p>
      </w:tc>
    </w:tr>
    <w:tr w:rsidR="00456748" w:rsidRPr="005A28CF" w14:paraId="2EC3F7E3" w14:textId="77777777" w:rsidTr="00B34B9C">
      <w:trPr>
        <w:trHeight w:val="329"/>
      </w:trPr>
      <w:tc>
        <w:tcPr>
          <w:tcW w:w="1979" w:type="dxa"/>
        </w:tcPr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240"/>
          </w:tblGrid>
          <w:tr w:rsidR="0000544C" w:rsidRPr="005A28CF" w14:paraId="1CE5A390" w14:textId="77777777" w:rsidTr="00B34B9C">
            <w:trPr>
              <w:trHeight w:val="81"/>
            </w:trPr>
            <w:tc>
              <w:tcPr>
                <w:tcW w:w="1240" w:type="dxa"/>
              </w:tcPr>
              <w:p w14:paraId="685B9811" w14:textId="3E99E68F" w:rsidR="0000544C" w:rsidRPr="005A28CF" w:rsidRDefault="00A504EC" w:rsidP="0000544C">
                <w:pPr>
                  <w:pStyle w:val="Footer"/>
                  <w:rPr>
                    <w:b/>
                    <w:sz w:val="16"/>
                    <w:szCs w:val="12"/>
                    <w:lang w:val="en-GB"/>
                  </w:rPr>
                </w:pPr>
                <w:proofErr w:type="spellStart"/>
                <w:r>
                  <w:rPr>
                    <w:b/>
                    <w:sz w:val="16"/>
                    <w:szCs w:val="12"/>
                    <w:lang w:val="en-GB"/>
                  </w:rPr>
                  <w:t>Telefon</w:t>
                </w:r>
                <w:proofErr w:type="spellEnd"/>
                <w:r>
                  <w:rPr>
                    <w:b/>
                    <w:sz w:val="16"/>
                    <w:szCs w:val="12"/>
                    <w:lang w:val="en-GB"/>
                  </w:rPr>
                  <w:t>:</w:t>
                </w:r>
              </w:p>
            </w:tc>
          </w:tr>
          <w:tr w:rsidR="0000544C" w:rsidRPr="005A28CF" w14:paraId="651D2DEC" w14:textId="77777777" w:rsidTr="00B34B9C">
            <w:trPr>
              <w:trHeight w:val="169"/>
            </w:trPr>
            <w:tc>
              <w:tcPr>
                <w:tcW w:w="1240" w:type="dxa"/>
              </w:tcPr>
              <w:p w14:paraId="30C0878E" w14:textId="6B101B1F" w:rsidR="0000544C" w:rsidRPr="005A28CF" w:rsidRDefault="0000544C" w:rsidP="0000544C">
                <w:pPr>
                  <w:pStyle w:val="Footer"/>
                  <w:rPr>
                    <w:sz w:val="16"/>
                    <w:szCs w:val="12"/>
                    <w:lang w:val="en-GB"/>
                  </w:rPr>
                </w:pPr>
                <w:r>
                  <w:rPr>
                    <w:sz w:val="16"/>
                    <w:szCs w:val="12"/>
                    <w:lang w:val="en-GB"/>
                  </w:rPr>
                  <w:t xml:space="preserve">+36 </w:t>
                </w:r>
                <w:r w:rsidR="00A614C6">
                  <w:rPr>
                    <w:sz w:val="16"/>
                    <w:szCs w:val="12"/>
                    <w:lang w:val="en-GB"/>
                  </w:rPr>
                  <w:t>22</w:t>
                </w:r>
                <w:r>
                  <w:rPr>
                    <w:sz w:val="16"/>
                    <w:szCs w:val="12"/>
                    <w:lang w:val="en-GB"/>
                  </w:rPr>
                  <w:t> 709 000</w:t>
                </w:r>
              </w:p>
            </w:tc>
          </w:tr>
        </w:tbl>
        <w:p w14:paraId="2B77A0AF" w14:textId="77777777" w:rsidR="00456748" w:rsidRPr="0002180A" w:rsidRDefault="00456748" w:rsidP="00456748">
          <w:pPr>
            <w:pStyle w:val="Footer"/>
            <w:rPr>
              <w:sz w:val="16"/>
              <w:szCs w:val="12"/>
            </w:rPr>
          </w:pPr>
        </w:p>
      </w:tc>
      <w:tc>
        <w:tcPr>
          <w:tcW w:w="1240" w:type="dxa"/>
        </w:tcPr>
        <w:p w14:paraId="275C2D45" w14:textId="77777777" w:rsidR="00456748" w:rsidRPr="0002180A" w:rsidRDefault="00456748" w:rsidP="00456748">
          <w:pPr>
            <w:pStyle w:val="Footer"/>
            <w:rPr>
              <w:sz w:val="16"/>
              <w:szCs w:val="12"/>
            </w:rPr>
          </w:pPr>
        </w:p>
      </w:tc>
      <w:tc>
        <w:tcPr>
          <w:tcW w:w="3234" w:type="dxa"/>
        </w:tcPr>
        <w:p w14:paraId="164185CA" w14:textId="77777777" w:rsidR="00456748" w:rsidRPr="005A28CF" w:rsidRDefault="0000544C" w:rsidP="00456748">
          <w:pPr>
            <w:pStyle w:val="Footer"/>
            <w:rPr>
              <w:sz w:val="16"/>
              <w:szCs w:val="12"/>
              <w:lang w:val="en-GB"/>
            </w:rPr>
          </w:pPr>
          <w:r>
            <w:rPr>
              <w:sz w:val="16"/>
              <w:szCs w:val="12"/>
              <w:lang w:val="en-GB"/>
            </w:rPr>
            <w:t>12023008-01143474-00100003</w:t>
          </w:r>
        </w:p>
        <w:p w14:paraId="6AB64210" w14:textId="77777777" w:rsidR="009B69C1" w:rsidRPr="005A28CF" w:rsidRDefault="009B69C1" w:rsidP="00456748">
          <w:pPr>
            <w:pStyle w:val="Footer"/>
            <w:rPr>
              <w:sz w:val="16"/>
              <w:szCs w:val="12"/>
              <w:lang w:val="en-GB"/>
            </w:rPr>
          </w:pPr>
        </w:p>
      </w:tc>
      <w:tc>
        <w:tcPr>
          <w:tcW w:w="1403" w:type="dxa"/>
        </w:tcPr>
        <w:p w14:paraId="6D115C0B" w14:textId="77777777" w:rsidR="00456748" w:rsidRPr="005A28CF" w:rsidRDefault="0000544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proofErr w:type="spellStart"/>
          <w:r>
            <w:rPr>
              <w:b/>
              <w:sz w:val="16"/>
              <w:szCs w:val="12"/>
              <w:lang w:val="en-GB"/>
            </w:rPr>
            <w:t>Adószám</w:t>
          </w:r>
          <w:proofErr w:type="spellEnd"/>
          <w:r>
            <w:rPr>
              <w:b/>
              <w:sz w:val="16"/>
              <w:szCs w:val="12"/>
              <w:lang w:val="en-GB"/>
            </w:rPr>
            <w:t>:</w:t>
          </w:r>
        </w:p>
      </w:tc>
      <w:tc>
        <w:tcPr>
          <w:tcW w:w="1823" w:type="dxa"/>
        </w:tcPr>
        <w:p w14:paraId="4E04F1FB" w14:textId="77777777" w:rsidR="00456748" w:rsidRPr="005A28CF" w:rsidRDefault="0000544C" w:rsidP="00456748">
          <w:pPr>
            <w:pStyle w:val="Footer"/>
            <w:rPr>
              <w:sz w:val="16"/>
              <w:szCs w:val="12"/>
              <w:lang w:val="en-GB"/>
            </w:rPr>
          </w:pPr>
          <w:r>
            <w:rPr>
              <w:sz w:val="16"/>
              <w:szCs w:val="12"/>
              <w:lang w:val="en-GB"/>
            </w:rPr>
            <w:t>12345030-2-07</w:t>
          </w:r>
        </w:p>
      </w:tc>
    </w:tr>
  </w:tbl>
  <w:p w14:paraId="2F0980CE" w14:textId="5DDAAE68" w:rsidR="004545BD" w:rsidRPr="00435006" w:rsidRDefault="00456748" w:rsidP="00B34B9C">
    <w:pPr>
      <w:pStyle w:val="Footer"/>
      <w:rPr>
        <w:sz w:val="16"/>
      </w:rPr>
    </w:pPr>
    <w:r w:rsidRPr="00435006">
      <w:rPr>
        <w:noProof/>
        <w:sz w:val="16"/>
      </w:rPr>
      <w:drawing>
        <wp:anchor distT="0" distB="0" distL="114300" distR="114300" simplePos="0" relativeHeight="251659264" behindDoc="0" locked="0" layoutInCell="1" allowOverlap="1" wp14:anchorId="7002F119" wp14:editId="3BE83655">
          <wp:simplePos x="0" y="0"/>
          <wp:positionH relativeFrom="column">
            <wp:posOffset>-1231900</wp:posOffset>
          </wp:positionH>
          <wp:positionV relativeFrom="paragraph">
            <wp:posOffset>-1199021</wp:posOffset>
          </wp:positionV>
          <wp:extent cx="20116800" cy="266400"/>
          <wp:effectExtent l="0" t="0" r="0" b="63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The 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6800" cy="26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E712D" w14:textId="77777777" w:rsidR="00A54EBB" w:rsidRDefault="00A54EBB">
      <w:r>
        <w:separator/>
      </w:r>
    </w:p>
  </w:footnote>
  <w:footnote w:type="continuationSeparator" w:id="0">
    <w:p w14:paraId="723728EE" w14:textId="77777777" w:rsidR="00A54EBB" w:rsidRDefault="00A5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990"/>
    </w:tblGrid>
    <w:tr w:rsidR="004A4E72" w14:paraId="3FE7A7C1" w14:textId="77777777" w:rsidTr="00D80CF3">
      <w:trPr>
        <w:trHeight w:hRule="exact" w:val="567"/>
      </w:trPr>
      <w:tc>
        <w:tcPr>
          <w:tcW w:w="4990" w:type="dxa"/>
        </w:tcPr>
        <w:p w14:paraId="60133AD6" w14:textId="08B9C8BA" w:rsidR="004A4E72" w:rsidRDefault="004A4E72" w:rsidP="004A4E72">
          <w:pPr>
            <w:pStyle w:val="Header"/>
            <w:tabs>
              <w:tab w:val="clear" w:pos="4536"/>
              <w:tab w:val="clear" w:pos="9072"/>
            </w:tabs>
            <w:rPr>
              <w:sz w:val="22"/>
            </w:rPr>
          </w:pPr>
          <w:r w:rsidRPr="0000760E">
            <w:rPr>
              <w:rFonts w:ascii="Arial" w:hAnsi="Arial"/>
              <w:noProof/>
              <w:sz w:val="14"/>
            </w:rPr>
            <w:drawing>
              <wp:anchor distT="0" distB="0" distL="114300" distR="114300" simplePos="0" relativeHeight="251665408" behindDoc="1" locked="0" layoutInCell="1" allowOverlap="1" wp14:anchorId="577094A8" wp14:editId="4D26F354">
                <wp:simplePos x="0" y="0"/>
                <wp:positionH relativeFrom="column">
                  <wp:posOffset>-48260</wp:posOffset>
                </wp:positionH>
                <wp:positionV relativeFrom="paragraph">
                  <wp:posOffset>82550</wp:posOffset>
                </wp:positionV>
                <wp:extent cx="1620000" cy="266400"/>
                <wp:effectExtent l="0" t="0" r="0" b="635"/>
                <wp:wrapNone/>
                <wp:docPr id="1674352971" name="Picture 16743529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aderstad_Logo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0" cy="26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51B70BA" w14:textId="2296A80D" w:rsidR="004545BD" w:rsidRDefault="004545BD">
    <w:pPr>
      <w:pStyle w:val="Header"/>
    </w:pPr>
  </w:p>
  <w:p w14:paraId="78C072B3" w14:textId="77777777" w:rsidR="00D9695D" w:rsidRDefault="00D969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276"/>
      <w:gridCol w:w="3685"/>
      <w:gridCol w:w="568"/>
      <w:gridCol w:w="4110"/>
    </w:tblGrid>
    <w:tr w:rsidR="004545BD" w14:paraId="663A2260" w14:textId="77777777" w:rsidTr="00F82009">
      <w:trPr>
        <w:trHeight w:hRule="exact" w:val="284"/>
      </w:trPr>
      <w:tc>
        <w:tcPr>
          <w:tcW w:w="4961" w:type="dxa"/>
          <w:gridSpan w:val="2"/>
        </w:tcPr>
        <w:p w14:paraId="5F7FC22D" w14:textId="77777777" w:rsidR="004545BD" w:rsidRDefault="005C4782">
          <w:pPr>
            <w:pStyle w:val="Header"/>
            <w:tabs>
              <w:tab w:val="clear" w:pos="4536"/>
              <w:tab w:val="clear" w:pos="9072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noProof/>
              <w:sz w:val="14"/>
            </w:rPr>
            <w:drawing>
              <wp:anchor distT="0" distB="0" distL="114300" distR="114300" simplePos="0" relativeHeight="251658240" behindDoc="1" locked="0" layoutInCell="1" allowOverlap="1" wp14:anchorId="7C38B3CE" wp14:editId="2656EE5B">
                <wp:simplePos x="0" y="0"/>
                <wp:positionH relativeFrom="column">
                  <wp:posOffset>-43526</wp:posOffset>
                </wp:positionH>
                <wp:positionV relativeFrom="paragraph">
                  <wp:posOffset>-635</wp:posOffset>
                </wp:positionV>
                <wp:extent cx="1620000" cy="266400"/>
                <wp:effectExtent l="0" t="0" r="0" b="63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aderstad_Logo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0" cy="26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  <w:gridSpan w:val="2"/>
        </w:tcPr>
        <w:p w14:paraId="43491868" w14:textId="77777777" w:rsidR="004545BD" w:rsidRDefault="004545BD" w:rsidP="00201520">
          <w:pPr>
            <w:pStyle w:val="Header"/>
            <w:tabs>
              <w:tab w:val="clear" w:pos="4536"/>
              <w:tab w:val="clear" w:pos="9072"/>
            </w:tabs>
            <w:spacing w:before="120"/>
            <w:jc w:val="right"/>
          </w:pPr>
        </w:p>
      </w:tc>
    </w:tr>
    <w:tr w:rsidR="005B22C9" w:rsidRPr="005A28CF" w14:paraId="5724BCAD" w14:textId="77777777" w:rsidTr="0002180A">
      <w:trPr>
        <w:trHeight w:hRule="exact" w:val="480"/>
      </w:trPr>
      <w:tc>
        <w:tcPr>
          <w:tcW w:w="1276" w:type="dxa"/>
        </w:tcPr>
        <w:p w14:paraId="5F45997C" w14:textId="77777777" w:rsidR="005B22C9" w:rsidRPr="005A28CF" w:rsidRDefault="005B22C9">
          <w:pPr>
            <w:pStyle w:val="Header"/>
            <w:tabs>
              <w:tab w:val="clear" w:pos="4536"/>
              <w:tab w:val="clear" w:pos="9072"/>
            </w:tabs>
            <w:rPr>
              <w:sz w:val="20"/>
              <w:lang w:val="en-GB"/>
            </w:rPr>
          </w:pPr>
        </w:p>
      </w:tc>
      <w:tc>
        <w:tcPr>
          <w:tcW w:w="4253" w:type="dxa"/>
          <w:gridSpan w:val="2"/>
        </w:tcPr>
        <w:p w14:paraId="0C1E175F" w14:textId="77777777" w:rsidR="005B22C9" w:rsidRPr="005A28CF" w:rsidRDefault="005B22C9">
          <w:pPr>
            <w:pStyle w:val="Header"/>
            <w:tabs>
              <w:tab w:val="clear" w:pos="4536"/>
              <w:tab w:val="clear" w:pos="9072"/>
            </w:tabs>
            <w:rPr>
              <w:sz w:val="20"/>
              <w:lang w:val="en-GB"/>
            </w:rPr>
          </w:pPr>
          <w:bookmarkStart w:id="0" w:name="namn"/>
          <w:bookmarkEnd w:id="0"/>
        </w:p>
      </w:tc>
      <w:tc>
        <w:tcPr>
          <w:tcW w:w="4110" w:type="dxa"/>
        </w:tcPr>
        <w:p w14:paraId="79734B82" w14:textId="77777777" w:rsidR="005B22C9" w:rsidRPr="005A28CF" w:rsidRDefault="005B22C9" w:rsidP="005C4782">
          <w:pPr>
            <w:pStyle w:val="Header"/>
            <w:tabs>
              <w:tab w:val="clear" w:pos="4536"/>
              <w:tab w:val="clear" w:pos="9072"/>
            </w:tabs>
            <w:rPr>
              <w:sz w:val="20"/>
              <w:lang w:val="en-GB"/>
            </w:rPr>
          </w:pPr>
        </w:p>
      </w:tc>
    </w:tr>
  </w:tbl>
  <w:p w14:paraId="37671BD4" w14:textId="77777777" w:rsidR="004545BD" w:rsidRDefault="004545BD">
    <w:pPr>
      <w:pStyle w:val="Header"/>
      <w:rPr>
        <w:sz w:val="8"/>
      </w:rPr>
    </w:pPr>
  </w:p>
  <w:p w14:paraId="09A36BD6" w14:textId="77777777" w:rsidR="00D9695D" w:rsidRPr="00A65326" w:rsidRDefault="00D9695D">
    <w:pP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10464"/>
    <w:multiLevelType w:val="hybridMultilevel"/>
    <w:tmpl w:val="3C88B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727F2"/>
    <w:multiLevelType w:val="hybridMultilevel"/>
    <w:tmpl w:val="5CD0F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146E2"/>
    <w:multiLevelType w:val="hybridMultilevel"/>
    <w:tmpl w:val="753607F8"/>
    <w:lvl w:ilvl="0" w:tplc="755E0E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3384C"/>
    <w:multiLevelType w:val="hybridMultilevel"/>
    <w:tmpl w:val="07C67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F2014"/>
    <w:multiLevelType w:val="hybridMultilevel"/>
    <w:tmpl w:val="CBC84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857777"/>
    <w:multiLevelType w:val="hybridMultilevel"/>
    <w:tmpl w:val="B5CE51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361AD"/>
    <w:multiLevelType w:val="hybridMultilevel"/>
    <w:tmpl w:val="C33682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65472"/>
    <w:multiLevelType w:val="hybridMultilevel"/>
    <w:tmpl w:val="C23CF2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87442"/>
    <w:multiLevelType w:val="hybridMultilevel"/>
    <w:tmpl w:val="D19E4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868C3"/>
    <w:multiLevelType w:val="hybridMultilevel"/>
    <w:tmpl w:val="A7946F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3D7"/>
    <w:multiLevelType w:val="hybridMultilevel"/>
    <w:tmpl w:val="041AB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00986"/>
    <w:multiLevelType w:val="hybridMultilevel"/>
    <w:tmpl w:val="19740014"/>
    <w:lvl w:ilvl="0" w:tplc="457E4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25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8F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0B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881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45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6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AD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25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180EB2"/>
    <w:multiLevelType w:val="hybridMultilevel"/>
    <w:tmpl w:val="0DC46A1C"/>
    <w:lvl w:ilvl="0" w:tplc="041D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66068EF"/>
    <w:multiLevelType w:val="hybridMultilevel"/>
    <w:tmpl w:val="B5BC70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15D57"/>
    <w:multiLevelType w:val="hybridMultilevel"/>
    <w:tmpl w:val="4498D93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A4FBA"/>
    <w:multiLevelType w:val="hybridMultilevel"/>
    <w:tmpl w:val="CEF4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3342E"/>
    <w:multiLevelType w:val="hybridMultilevel"/>
    <w:tmpl w:val="EE54B6D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F659C3"/>
    <w:multiLevelType w:val="multilevel"/>
    <w:tmpl w:val="C246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E465AA"/>
    <w:multiLevelType w:val="hybridMultilevel"/>
    <w:tmpl w:val="E98076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B25AF"/>
    <w:multiLevelType w:val="hybridMultilevel"/>
    <w:tmpl w:val="B5F060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B33B0"/>
    <w:multiLevelType w:val="hybridMultilevel"/>
    <w:tmpl w:val="3E966B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0488"/>
    <w:multiLevelType w:val="hybridMultilevel"/>
    <w:tmpl w:val="6BB4736E"/>
    <w:lvl w:ilvl="0" w:tplc="E42E76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042654"/>
    <w:multiLevelType w:val="hybridMultilevel"/>
    <w:tmpl w:val="5736274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6776B4"/>
    <w:multiLevelType w:val="hybridMultilevel"/>
    <w:tmpl w:val="169E07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568778">
    <w:abstractNumId w:val="6"/>
  </w:num>
  <w:num w:numId="2" w16cid:durableId="1907253885">
    <w:abstractNumId w:val="14"/>
  </w:num>
  <w:num w:numId="3" w16cid:durableId="723067776">
    <w:abstractNumId w:val="23"/>
  </w:num>
  <w:num w:numId="4" w16cid:durableId="1226841914">
    <w:abstractNumId w:val="20"/>
  </w:num>
  <w:num w:numId="5" w16cid:durableId="1824663743">
    <w:abstractNumId w:val="0"/>
  </w:num>
  <w:num w:numId="6" w16cid:durableId="1529415863">
    <w:abstractNumId w:val="10"/>
  </w:num>
  <w:num w:numId="7" w16cid:durableId="524103570">
    <w:abstractNumId w:val="17"/>
  </w:num>
  <w:num w:numId="8" w16cid:durableId="1191650597">
    <w:abstractNumId w:val="4"/>
  </w:num>
  <w:num w:numId="9" w16cid:durableId="2070761218">
    <w:abstractNumId w:val="8"/>
  </w:num>
  <w:num w:numId="10" w16cid:durableId="775249159">
    <w:abstractNumId w:val="1"/>
  </w:num>
  <w:num w:numId="11" w16cid:durableId="952052855">
    <w:abstractNumId w:val="9"/>
  </w:num>
  <w:num w:numId="12" w16cid:durableId="1587493594">
    <w:abstractNumId w:val="7"/>
  </w:num>
  <w:num w:numId="13" w16cid:durableId="1731075086">
    <w:abstractNumId w:val="15"/>
  </w:num>
  <w:num w:numId="14" w16cid:durableId="1981108654">
    <w:abstractNumId w:val="5"/>
  </w:num>
  <w:num w:numId="15" w16cid:durableId="361445325">
    <w:abstractNumId w:val="3"/>
  </w:num>
  <w:num w:numId="16" w16cid:durableId="1009216904">
    <w:abstractNumId w:val="16"/>
  </w:num>
  <w:num w:numId="17" w16cid:durableId="1164318250">
    <w:abstractNumId w:val="12"/>
  </w:num>
  <w:num w:numId="18" w16cid:durableId="1463956740">
    <w:abstractNumId w:val="22"/>
  </w:num>
  <w:num w:numId="19" w16cid:durableId="2007896561">
    <w:abstractNumId w:val="19"/>
  </w:num>
  <w:num w:numId="20" w16cid:durableId="1816601091">
    <w:abstractNumId w:val="18"/>
  </w:num>
  <w:num w:numId="21" w16cid:durableId="1817213061">
    <w:abstractNumId w:val="13"/>
  </w:num>
  <w:num w:numId="22" w16cid:durableId="1470242940">
    <w:abstractNumId w:val="11"/>
  </w:num>
  <w:num w:numId="23" w16cid:durableId="519970994">
    <w:abstractNumId w:val="21"/>
  </w:num>
  <w:num w:numId="24" w16cid:durableId="520627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sv-SE" w:vendorID="0" w:dllVersion="512" w:checkStyle="1"/>
  <w:activeWritingStyle w:appName="MSWord" w:lang="sv-SE" w:vendorID="22" w:dllVersion="513" w:checkStyle="1"/>
  <w:activeWritingStyle w:appName="MSWord" w:lang="nb-NO" w:vendorID="22" w:dllVersion="513" w:checkStyle="1"/>
  <w:activeWritingStyle w:appName="MSWord" w:lang="hu-HU" w:vendorID="7" w:dllVersion="513" w:checkStyle="1"/>
  <w:proofState w:spelling="clean" w:grammar="clean"/>
  <w:attachedTemplate r:id="rId1"/>
  <w:defaultTabStop w:val="130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19"/>
    <w:rsid w:val="000020EE"/>
    <w:rsid w:val="00002CB1"/>
    <w:rsid w:val="000037BC"/>
    <w:rsid w:val="000038CA"/>
    <w:rsid w:val="000044AA"/>
    <w:rsid w:val="00004FC2"/>
    <w:rsid w:val="0000544C"/>
    <w:rsid w:val="0001037E"/>
    <w:rsid w:val="00010856"/>
    <w:rsid w:val="00010B74"/>
    <w:rsid w:val="000115C8"/>
    <w:rsid w:val="00012409"/>
    <w:rsid w:val="000174C4"/>
    <w:rsid w:val="0002155B"/>
    <w:rsid w:val="0002180A"/>
    <w:rsid w:val="00023D71"/>
    <w:rsid w:val="000241E4"/>
    <w:rsid w:val="000272D0"/>
    <w:rsid w:val="000274C1"/>
    <w:rsid w:val="00027654"/>
    <w:rsid w:val="00030976"/>
    <w:rsid w:val="00030BFF"/>
    <w:rsid w:val="000334FB"/>
    <w:rsid w:val="000341F4"/>
    <w:rsid w:val="00035233"/>
    <w:rsid w:val="00035EF2"/>
    <w:rsid w:val="000373F3"/>
    <w:rsid w:val="00037AFC"/>
    <w:rsid w:val="00040268"/>
    <w:rsid w:val="00041309"/>
    <w:rsid w:val="000414DB"/>
    <w:rsid w:val="00041852"/>
    <w:rsid w:val="00043004"/>
    <w:rsid w:val="00043343"/>
    <w:rsid w:val="000439B6"/>
    <w:rsid w:val="000442B7"/>
    <w:rsid w:val="00044A3A"/>
    <w:rsid w:val="00044D19"/>
    <w:rsid w:val="00044FAA"/>
    <w:rsid w:val="00045D22"/>
    <w:rsid w:val="000509B0"/>
    <w:rsid w:val="00051017"/>
    <w:rsid w:val="000510DE"/>
    <w:rsid w:val="00051664"/>
    <w:rsid w:val="00052684"/>
    <w:rsid w:val="00053773"/>
    <w:rsid w:val="0005562E"/>
    <w:rsid w:val="00056415"/>
    <w:rsid w:val="00056555"/>
    <w:rsid w:val="00060BB0"/>
    <w:rsid w:val="00061F3E"/>
    <w:rsid w:val="00061F6D"/>
    <w:rsid w:val="000623B2"/>
    <w:rsid w:val="0006293D"/>
    <w:rsid w:val="00063863"/>
    <w:rsid w:val="00063C31"/>
    <w:rsid w:val="000656A9"/>
    <w:rsid w:val="000667AA"/>
    <w:rsid w:val="00066E20"/>
    <w:rsid w:val="000679EA"/>
    <w:rsid w:val="00071F4E"/>
    <w:rsid w:val="00073C04"/>
    <w:rsid w:val="00073E38"/>
    <w:rsid w:val="000742DA"/>
    <w:rsid w:val="000750E8"/>
    <w:rsid w:val="00075884"/>
    <w:rsid w:val="0007620D"/>
    <w:rsid w:val="00076EE2"/>
    <w:rsid w:val="00080BF8"/>
    <w:rsid w:val="00080EC1"/>
    <w:rsid w:val="000815D8"/>
    <w:rsid w:val="00082322"/>
    <w:rsid w:val="000838E5"/>
    <w:rsid w:val="00084D2A"/>
    <w:rsid w:val="00085757"/>
    <w:rsid w:val="00085D02"/>
    <w:rsid w:val="000864F9"/>
    <w:rsid w:val="000879E2"/>
    <w:rsid w:val="00091241"/>
    <w:rsid w:val="0009126A"/>
    <w:rsid w:val="000912C9"/>
    <w:rsid w:val="000914DB"/>
    <w:rsid w:val="00092129"/>
    <w:rsid w:val="000937C6"/>
    <w:rsid w:val="000943D0"/>
    <w:rsid w:val="00094C71"/>
    <w:rsid w:val="0009639D"/>
    <w:rsid w:val="00097AA3"/>
    <w:rsid w:val="000A00F5"/>
    <w:rsid w:val="000A0209"/>
    <w:rsid w:val="000A051D"/>
    <w:rsid w:val="000A10CF"/>
    <w:rsid w:val="000A4137"/>
    <w:rsid w:val="000A444F"/>
    <w:rsid w:val="000A4780"/>
    <w:rsid w:val="000A772A"/>
    <w:rsid w:val="000A7DE5"/>
    <w:rsid w:val="000A7FC3"/>
    <w:rsid w:val="000B15C7"/>
    <w:rsid w:val="000B1B77"/>
    <w:rsid w:val="000B2AB4"/>
    <w:rsid w:val="000B2EDE"/>
    <w:rsid w:val="000B33D8"/>
    <w:rsid w:val="000B497F"/>
    <w:rsid w:val="000C53BA"/>
    <w:rsid w:val="000C54D9"/>
    <w:rsid w:val="000C5854"/>
    <w:rsid w:val="000C610B"/>
    <w:rsid w:val="000C61FB"/>
    <w:rsid w:val="000C7332"/>
    <w:rsid w:val="000C79EB"/>
    <w:rsid w:val="000C7CA9"/>
    <w:rsid w:val="000D00D5"/>
    <w:rsid w:val="000D0B9C"/>
    <w:rsid w:val="000D1021"/>
    <w:rsid w:val="000D123F"/>
    <w:rsid w:val="000D19C0"/>
    <w:rsid w:val="000D1E6E"/>
    <w:rsid w:val="000D2114"/>
    <w:rsid w:val="000D2627"/>
    <w:rsid w:val="000D29F8"/>
    <w:rsid w:val="000D2B3F"/>
    <w:rsid w:val="000D2BBA"/>
    <w:rsid w:val="000D3F0A"/>
    <w:rsid w:val="000D6068"/>
    <w:rsid w:val="000D6626"/>
    <w:rsid w:val="000D6B16"/>
    <w:rsid w:val="000D7104"/>
    <w:rsid w:val="000D7BD5"/>
    <w:rsid w:val="000D7ED6"/>
    <w:rsid w:val="000D7EF2"/>
    <w:rsid w:val="000E0E20"/>
    <w:rsid w:val="000E1A92"/>
    <w:rsid w:val="000E2D74"/>
    <w:rsid w:val="000E323C"/>
    <w:rsid w:val="000E554E"/>
    <w:rsid w:val="000E5B4A"/>
    <w:rsid w:val="000E768C"/>
    <w:rsid w:val="000F036F"/>
    <w:rsid w:val="000F1BA2"/>
    <w:rsid w:val="000F5D00"/>
    <w:rsid w:val="000F6D2E"/>
    <w:rsid w:val="000F711E"/>
    <w:rsid w:val="00100495"/>
    <w:rsid w:val="0010132A"/>
    <w:rsid w:val="0010154A"/>
    <w:rsid w:val="00102AE8"/>
    <w:rsid w:val="00104472"/>
    <w:rsid w:val="0010605D"/>
    <w:rsid w:val="00106EEC"/>
    <w:rsid w:val="001073FB"/>
    <w:rsid w:val="001078E9"/>
    <w:rsid w:val="00110E4F"/>
    <w:rsid w:val="00110FCE"/>
    <w:rsid w:val="00112081"/>
    <w:rsid w:val="001121E9"/>
    <w:rsid w:val="0011281F"/>
    <w:rsid w:val="00113503"/>
    <w:rsid w:val="00113D76"/>
    <w:rsid w:val="00115E9F"/>
    <w:rsid w:val="001163FF"/>
    <w:rsid w:val="001173AE"/>
    <w:rsid w:val="00121776"/>
    <w:rsid w:val="001218ED"/>
    <w:rsid w:val="00121BD4"/>
    <w:rsid w:val="00124C16"/>
    <w:rsid w:val="00125AAF"/>
    <w:rsid w:val="00125B27"/>
    <w:rsid w:val="00125C02"/>
    <w:rsid w:val="00125E9D"/>
    <w:rsid w:val="00126B15"/>
    <w:rsid w:val="00131219"/>
    <w:rsid w:val="00131956"/>
    <w:rsid w:val="0013295E"/>
    <w:rsid w:val="00134A17"/>
    <w:rsid w:val="00134B81"/>
    <w:rsid w:val="00135288"/>
    <w:rsid w:val="00135329"/>
    <w:rsid w:val="00137151"/>
    <w:rsid w:val="001379AF"/>
    <w:rsid w:val="0014014D"/>
    <w:rsid w:val="001406AE"/>
    <w:rsid w:val="00140B46"/>
    <w:rsid w:val="00140C12"/>
    <w:rsid w:val="00141484"/>
    <w:rsid w:val="00141695"/>
    <w:rsid w:val="0014332B"/>
    <w:rsid w:val="0014362D"/>
    <w:rsid w:val="00145CA8"/>
    <w:rsid w:val="00146904"/>
    <w:rsid w:val="00147740"/>
    <w:rsid w:val="00147D6F"/>
    <w:rsid w:val="00150336"/>
    <w:rsid w:val="00151115"/>
    <w:rsid w:val="00151B68"/>
    <w:rsid w:val="00151CE9"/>
    <w:rsid w:val="00156A5D"/>
    <w:rsid w:val="00156ED5"/>
    <w:rsid w:val="00157424"/>
    <w:rsid w:val="001605E5"/>
    <w:rsid w:val="00161FAA"/>
    <w:rsid w:val="00162077"/>
    <w:rsid w:val="00163BE5"/>
    <w:rsid w:val="00164281"/>
    <w:rsid w:val="00164AF0"/>
    <w:rsid w:val="00164CB6"/>
    <w:rsid w:val="001652EE"/>
    <w:rsid w:val="00165A34"/>
    <w:rsid w:val="001660B7"/>
    <w:rsid w:val="001665F6"/>
    <w:rsid w:val="001674FB"/>
    <w:rsid w:val="00170120"/>
    <w:rsid w:val="00171156"/>
    <w:rsid w:val="0017195C"/>
    <w:rsid w:val="00172C2C"/>
    <w:rsid w:val="0017358B"/>
    <w:rsid w:val="001740FB"/>
    <w:rsid w:val="00174347"/>
    <w:rsid w:val="00175303"/>
    <w:rsid w:val="001759F3"/>
    <w:rsid w:val="00175E10"/>
    <w:rsid w:val="00177484"/>
    <w:rsid w:val="00180054"/>
    <w:rsid w:val="00180D16"/>
    <w:rsid w:val="00181826"/>
    <w:rsid w:val="00181D6B"/>
    <w:rsid w:val="001846CF"/>
    <w:rsid w:val="001857B0"/>
    <w:rsid w:val="0018776B"/>
    <w:rsid w:val="00187960"/>
    <w:rsid w:val="00187E6D"/>
    <w:rsid w:val="001902CA"/>
    <w:rsid w:val="001914C2"/>
    <w:rsid w:val="00191507"/>
    <w:rsid w:val="001917FD"/>
    <w:rsid w:val="00191D86"/>
    <w:rsid w:val="00192F2C"/>
    <w:rsid w:val="0019367A"/>
    <w:rsid w:val="001936C4"/>
    <w:rsid w:val="00194194"/>
    <w:rsid w:val="001945F2"/>
    <w:rsid w:val="00197308"/>
    <w:rsid w:val="00197E8F"/>
    <w:rsid w:val="001A01D8"/>
    <w:rsid w:val="001A0227"/>
    <w:rsid w:val="001A2089"/>
    <w:rsid w:val="001A21A4"/>
    <w:rsid w:val="001A2CF6"/>
    <w:rsid w:val="001A49CC"/>
    <w:rsid w:val="001A4AA7"/>
    <w:rsid w:val="001A6155"/>
    <w:rsid w:val="001B01E8"/>
    <w:rsid w:val="001B0D00"/>
    <w:rsid w:val="001B0E8F"/>
    <w:rsid w:val="001B1355"/>
    <w:rsid w:val="001B22FF"/>
    <w:rsid w:val="001B2600"/>
    <w:rsid w:val="001B2C3B"/>
    <w:rsid w:val="001B325C"/>
    <w:rsid w:val="001B4784"/>
    <w:rsid w:val="001B6FA1"/>
    <w:rsid w:val="001C2D65"/>
    <w:rsid w:val="001C3006"/>
    <w:rsid w:val="001C3C6B"/>
    <w:rsid w:val="001C632E"/>
    <w:rsid w:val="001C7C36"/>
    <w:rsid w:val="001D03A9"/>
    <w:rsid w:val="001D053F"/>
    <w:rsid w:val="001D0EFD"/>
    <w:rsid w:val="001D1295"/>
    <w:rsid w:val="001D2319"/>
    <w:rsid w:val="001D2576"/>
    <w:rsid w:val="001D35FF"/>
    <w:rsid w:val="001D42FD"/>
    <w:rsid w:val="001D7F96"/>
    <w:rsid w:val="001E16E7"/>
    <w:rsid w:val="001E27F6"/>
    <w:rsid w:val="001E33C2"/>
    <w:rsid w:val="001E4B76"/>
    <w:rsid w:val="001E4F71"/>
    <w:rsid w:val="001E6736"/>
    <w:rsid w:val="001E726A"/>
    <w:rsid w:val="001E7AA3"/>
    <w:rsid w:val="001F25B0"/>
    <w:rsid w:val="001F26E0"/>
    <w:rsid w:val="001F3FD5"/>
    <w:rsid w:val="001F407A"/>
    <w:rsid w:val="001F414A"/>
    <w:rsid w:val="001F698A"/>
    <w:rsid w:val="001F784D"/>
    <w:rsid w:val="001F7CFE"/>
    <w:rsid w:val="00200456"/>
    <w:rsid w:val="00201520"/>
    <w:rsid w:val="00202EF7"/>
    <w:rsid w:val="0020302D"/>
    <w:rsid w:val="00203258"/>
    <w:rsid w:val="0020395D"/>
    <w:rsid w:val="002039D2"/>
    <w:rsid w:val="002053DF"/>
    <w:rsid w:val="00205A3E"/>
    <w:rsid w:val="00206A6C"/>
    <w:rsid w:val="00211017"/>
    <w:rsid w:val="00211205"/>
    <w:rsid w:val="00212879"/>
    <w:rsid w:val="0021314B"/>
    <w:rsid w:val="00217C3A"/>
    <w:rsid w:val="00217F27"/>
    <w:rsid w:val="002205F8"/>
    <w:rsid w:val="00221D07"/>
    <w:rsid w:val="00222141"/>
    <w:rsid w:val="0022261B"/>
    <w:rsid w:val="0022273E"/>
    <w:rsid w:val="00222904"/>
    <w:rsid w:val="00225580"/>
    <w:rsid w:val="00226303"/>
    <w:rsid w:val="0022654A"/>
    <w:rsid w:val="00227602"/>
    <w:rsid w:val="00230927"/>
    <w:rsid w:val="00231E00"/>
    <w:rsid w:val="0023232B"/>
    <w:rsid w:val="0023287D"/>
    <w:rsid w:val="002330F1"/>
    <w:rsid w:val="00233C07"/>
    <w:rsid w:val="00233F74"/>
    <w:rsid w:val="0023478B"/>
    <w:rsid w:val="00234C3E"/>
    <w:rsid w:val="00234C54"/>
    <w:rsid w:val="00234D54"/>
    <w:rsid w:val="002378F7"/>
    <w:rsid w:val="00237988"/>
    <w:rsid w:val="0024117B"/>
    <w:rsid w:val="002419A0"/>
    <w:rsid w:val="0024245D"/>
    <w:rsid w:val="00242956"/>
    <w:rsid w:val="00242CD7"/>
    <w:rsid w:val="0024758F"/>
    <w:rsid w:val="00250CAB"/>
    <w:rsid w:val="00251115"/>
    <w:rsid w:val="002525A7"/>
    <w:rsid w:val="00252A8A"/>
    <w:rsid w:val="00252DB5"/>
    <w:rsid w:val="00255C04"/>
    <w:rsid w:val="00257810"/>
    <w:rsid w:val="00257845"/>
    <w:rsid w:val="00257EEB"/>
    <w:rsid w:val="00260C64"/>
    <w:rsid w:val="00261BEC"/>
    <w:rsid w:val="00263B3C"/>
    <w:rsid w:val="0026498F"/>
    <w:rsid w:val="00264D1D"/>
    <w:rsid w:val="00267FCD"/>
    <w:rsid w:val="00271BE5"/>
    <w:rsid w:val="00272B0D"/>
    <w:rsid w:val="002733C9"/>
    <w:rsid w:val="002755BD"/>
    <w:rsid w:val="00277F2A"/>
    <w:rsid w:val="00280A59"/>
    <w:rsid w:val="00281DD5"/>
    <w:rsid w:val="0028357F"/>
    <w:rsid w:val="00283C7C"/>
    <w:rsid w:val="00283E5C"/>
    <w:rsid w:val="0028516C"/>
    <w:rsid w:val="00285547"/>
    <w:rsid w:val="00285C89"/>
    <w:rsid w:val="00287CD8"/>
    <w:rsid w:val="00290F00"/>
    <w:rsid w:val="00291AA5"/>
    <w:rsid w:val="00292538"/>
    <w:rsid w:val="00292D8F"/>
    <w:rsid w:val="002954C3"/>
    <w:rsid w:val="00295BA0"/>
    <w:rsid w:val="00296AD5"/>
    <w:rsid w:val="00296DB4"/>
    <w:rsid w:val="002A179D"/>
    <w:rsid w:val="002A20F0"/>
    <w:rsid w:val="002A31B7"/>
    <w:rsid w:val="002A3790"/>
    <w:rsid w:val="002A41BF"/>
    <w:rsid w:val="002A4657"/>
    <w:rsid w:val="002A5319"/>
    <w:rsid w:val="002A5B59"/>
    <w:rsid w:val="002A5CAB"/>
    <w:rsid w:val="002A7103"/>
    <w:rsid w:val="002A7468"/>
    <w:rsid w:val="002A78F2"/>
    <w:rsid w:val="002B0C8E"/>
    <w:rsid w:val="002B13C5"/>
    <w:rsid w:val="002B29FF"/>
    <w:rsid w:val="002B3533"/>
    <w:rsid w:val="002B66FF"/>
    <w:rsid w:val="002B7698"/>
    <w:rsid w:val="002C0262"/>
    <w:rsid w:val="002C0A64"/>
    <w:rsid w:val="002C2AE6"/>
    <w:rsid w:val="002C375C"/>
    <w:rsid w:val="002C67C1"/>
    <w:rsid w:val="002D0398"/>
    <w:rsid w:val="002D07DF"/>
    <w:rsid w:val="002D07ED"/>
    <w:rsid w:val="002D1223"/>
    <w:rsid w:val="002D2C71"/>
    <w:rsid w:val="002D35A0"/>
    <w:rsid w:val="002D60A6"/>
    <w:rsid w:val="002D60D8"/>
    <w:rsid w:val="002E156A"/>
    <w:rsid w:val="002E1C66"/>
    <w:rsid w:val="002E2F1C"/>
    <w:rsid w:val="002E3369"/>
    <w:rsid w:val="002E39E5"/>
    <w:rsid w:val="002E4134"/>
    <w:rsid w:val="002E5096"/>
    <w:rsid w:val="002E535E"/>
    <w:rsid w:val="002E5431"/>
    <w:rsid w:val="002E6995"/>
    <w:rsid w:val="002E7CAC"/>
    <w:rsid w:val="002F117F"/>
    <w:rsid w:val="002F1E1C"/>
    <w:rsid w:val="002F2C5D"/>
    <w:rsid w:val="002F6AF7"/>
    <w:rsid w:val="002F7EEE"/>
    <w:rsid w:val="003004EF"/>
    <w:rsid w:val="00300952"/>
    <w:rsid w:val="00300C03"/>
    <w:rsid w:val="00300D09"/>
    <w:rsid w:val="00301614"/>
    <w:rsid w:val="00302729"/>
    <w:rsid w:val="00302D0C"/>
    <w:rsid w:val="00303F0E"/>
    <w:rsid w:val="003046C8"/>
    <w:rsid w:val="00305096"/>
    <w:rsid w:val="00305F99"/>
    <w:rsid w:val="00306F0C"/>
    <w:rsid w:val="00307575"/>
    <w:rsid w:val="00310F8B"/>
    <w:rsid w:val="003113E4"/>
    <w:rsid w:val="003117E5"/>
    <w:rsid w:val="0031216C"/>
    <w:rsid w:val="00312F3D"/>
    <w:rsid w:val="003136BD"/>
    <w:rsid w:val="003153DF"/>
    <w:rsid w:val="003156D1"/>
    <w:rsid w:val="00315A33"/>
    <w:rsid w:val="003164CB"/>
    <w:rsid w:val="00316BE4"/>
    <w:rsid w:val="00317425"/>
    <w:rsid w:val="00317C79"/>
    <w:rsid w:val="00317D7E"/>
    <w:rsid w:val="00321732"/>
    <w:rsid w:val="00321E0D"/>
    <w:rsid w:val="00322AC8"/>
    <w:rsid w:val="00326774"/>
    <w:rsid w:val="00330118"/>
    <w:rsid w:val="003310FF"/>
    <w:rsid w:val="003313E5"/>
    <w:rsid w:val="00331CD0"/>
    <w:rsid w:val="00332B87"/>
    <w:rsid w:val="00333939"/>
    <w:rsid w:val="003341E8"/>
    <w:rsid w:val="003347FC"/>
    <w:rsid w:val="00335D2E"/>
    <w:rsid w:val="00335F89"/>
    <w:rsid w:val="003372E3"/>
    <w:rsid w:val="00337676"/>
    <w:rsid w:val="0034036A"/>
    <w:rsid w:val="003427C8"/>
    <w:rsid w:val="00342E09"/>
    <w:rsid w:val="00342E7E"/>
    <w:rsid w:val="003448F8"/>
    <w:rsid w:val="00344B99"/>
    <w:rsid w:val="0034505C"/>
    <w:rsid w:val="0034673C"/>
    <w:rsid w:val="003475EE"/>
    <w:rsid w:val="00347FAE"/>
    <w:rsid w:val="003503C0"/>
    <w:rsid w:val="003516CB"/>
    <w:rsid w:val="00351AFF"/>
    <w:rsid w:val="00351D8B"/>
    <w:rsid w:val="0035381D"/>
    <w:rsid w:val="003549FF"/>
    <w:rsid w:val="00356029"/>
    <w:rsid w:val="00356344"/>
    <w:rsid w:val="00357168"/>
    <w:rsid w:val="00360BEF"/>
    <w:rsid w:val="00361A67"/>
    <w:rsid w:val="00361FCB"/>
    <w:rsid w:val="003630C5"/>
    <w:rsid w:val="003635DD"/>
    <w:rsid w:val="00363D05"/>
    <w:rsid w:val="00364E05"/>
    <w:rsid w:val="00367132"/>
    <w:rsid w:val="00367BC0"/>
    <w:rsid w:val="00367C40"/>
    <w:rsid w:val="00370707"/>
    <w:rsid w:val="00372E98"/>
    <w:rsid w:val="00373A12"/>
    <w:rsid w:val="003757F4"/>
    <w:rsid w:val="0037669C"/>
    <w:rsid w:val="00376E45"/>
    <w:rsid w:val="00377B70"/>
    <w:rsid w:val="00383675"/>
    <w:rsid w:val="00383D3B"/>
    <w:rsid w:val="00384697"/>
    <w:rsid w:val="0038481C"/>
    <w:rsid w:val="003865EE"/>
    <w:rsid w:val="003879C3"/>
    <w:rsid w:val="003918A0"/>
    <w:rsid w:val="00392E3F"/>
    <w:rsid w:val="00392EBC"/>
    <w:rsid w:val="00395A76"/>
    <w:rsid w:val="00395FA8"/>
    <w:rsid w:val="0039604A"/>
    <w:rsid w:val="00396147"/>
    <w:rsid w:val="0039672C"/>
    <w:rsid w:val="0039760F"/>
    <w:rsid w:val="00397865"/>
    <w:rsid w:val="003A0573"/>
    <w:rsid w:val="003A1355"/>
    <w:rsid w:val="003A2E8C"/>
    <w:rsid w:val="003A3DD8"/>
    <w:rsid w:val="003A453B"/>
    <w:rsid w:val="003A505E"/>
    <w:rsid w:val="003A55CC"/>
    <w:rsid w:val="003B15B5"/>
    <w:rsid w:val="003B24DF"/>
    <w:rsid w:val="003B3298"/>
    <w:rsid w:val="003B37C9"/>
    <w:rsid w:val="003B489A"/>
    <w:rsid w:val="003B4A51"/>
    <w:rsid w:val="003B6A78"/>
    <w:rsid w:val="003C020D"/>
    <w:rsid w:val="003C082F"/>
    <w:rsid w:val="003C0AA3"/>
    <w:rsid w:val="003C0BAF"/>
    <w:rsid w:val="003C1633"/>
    <w:rsid w:val="003C1AD2"/>
    <w:rsid w:val="003C371F"/>
    <w:rsid w:val="003C4C2E"/>
    <w:rsid w:val="003C5E29"/>
    <w:rsid w:val="003C6ADE"/>
    <w:rsid w:val="003C7948"/>
    <w:rsid w:val="003D018C"/>
    <w:rsid w:val="003D0706"/>
    <w:rsid w:val="003D0C51"/>
    <w:rsid w:val="003D3A5A"/>
    <w:rsid w:val="003D45E2"/>
    <w:rsid w:val="003D4FF7"/>
    <w:rsid w:val="003D52DE"/>
    <w:rsid w:val="003D7F20"/>
    <w:rsid w:val="003E095B"/>
    <w:rsid w:val="003E16FC"/>
    <w:rsid w:val="003E2E10"/>
    <w:rsid w:val="003E56B9"/>
    <w:rsid w:val="003E73E4"/>
    <w:rsid w:val="003E7C6B"/>
    <w:rsid w:val="003E7D15"/>
    <w:rsid w:val="003F055C"/>
    <w:rsid w:val="003F0E61"/>
    <w:rsid w:val="003F12CB"/>
    <w:rsid w:val="003F3654"/>
    <w:rsid w:val="003F499A"/>
    <w:rsid w:val="003F4CF6"/>
    <w:rsid w:val="003F530D"/>
    <w:rsid w:val="003F7CD5"/>
    <w:rsid w:val="00400364"/>
    <w:rsid w:val="00400F57"/>
    <w:rsid w:val="004015B6"/>
    <w:rsid w:val="00402CAE"/>
    <w:rsid w:val="00402EA0"/>
    <w:rsid w:val="00404CD9"/>
    <w:rsid w:val="004055E0"/>
    <w:rsid w:val="004067D1"/>
    <w:rsid w:val="00410AE4"/>
    <w:rsid w:val="0041276E"/>
    <w:rsid w:val="00412905"/>
    <w:rsid w:val="00412C47"/>
    <w:rsid w:val="004134A5"/>
    <w:rsid w:val="004141E6"/>
    <w:rsid w:val="004147C8"/>
    <w:rsid w:val="00414BF7"/>
    <w:rsid w:val="0041773F"/>
    <w:rsid w:val="00421556"/>
    <w:rsid w:val="004240BC"/>
    <w:rsid w:val="004241BF"/>
    <w:rsid w:val="004246A6"/>
    <w:rsid w:val="004258BD"/>
    <w:rsid w:val="00425BB4"/>
    <w:rsid w:val="00426A9C"/>
    <w:rsid w:val="00426FD3"/>
    <w:rsid w:val="004270C6"/>
    <w:rsid w:val="004274BD"/>
    <w:rsid w:val="00427CFD"/>
    <w:rsid w:val="00430C9A"/>
    <w:rsid w:val="00430DA2"/>
    <w:rsid w:val="004311A8"/>
    <w:rsid w:val="004313D3"/>
    <w:rsid w:val="00431775"/>
    <w:rsid w:val="00432780"/>
    <w:rsid w:val="00435006"/>
    <w:rsid w:val="00435215"/>
    <w:rsid w:val="00435F9D"/>
    <w:rsid w:val="00436B01"/>
    <w:rsid w:val="00436E1A"/>
    <w:rsid w:val="00437610"/>
    <w:rsid w:val="00437A13"/>
    <w:rsid w:val="00437F0C"/>
    <w:rsid w:val="00440BDE"/>
    <w:rsid w:val="00440F18"/>
    <w:rsid w:val="00441189"/>
    <w:rsid w:val="004412B3"/>
    <w:rsid w:val="0044185A"/>
    <w:rsid w:val="00443070"/>
    <w:rsid w:val="00443079"/>
    <w:rsid w:val="00445387"/>
    <w:rsid w:val="00445614"/>
    <w:rsid w:val="00445B7F"/>
    <w:rsid w:val="00446F67"/>
    <w:rsid w:val="004503FC"/>
    <w:rsid w:val="004517FA"/>
    <w:rsid w:val="004529E5"/>
    <w:rsid w:val="004538C1"/>
    <w:rsid w:val="00453E46"/>
    <w:rsid w:val="004545BD"/>
    <w:rsid w:val="00455612"/>
    <w:rsid w:val="004559B3"/>
    <w:rsid w:val="004564EB"/>
    <w:rsid w:val="00456748"/>
    <w:rsid w:val="00457EB4"/>
    <w:rsid w:val="00460153"/>
    <w:rsid w:val="004608A8"/>
    <w:rsid w:val="0046126A"/>
    <w:rsid w:val="00461F02"/>
    <w:rsid w:val="00462171"/>
    <w:rsid w:val="004624D8"/>
    <w:rsid w:val="00464783"/>
    <w:rsid w:val="0046540B"/>
    <w:rsid w:val="00465871"/>
    <w:rsid w:val="004658A8"/>
    <w:rsid w:val="004667C9"/>
    <w:rsid w:val="00466996"/>
    <w:rsid w:val="004675F2"/>
    <w:rsid w:val="00467B30"/>
    <w:rsid w:val="0047060F"/>
    <w:rsid w:val="004719FF"/>
    <w:rsid w:val="00471C5F"/>
    <w:rsid w:val="00472432"/>
    <w:rsid w:val="00472A59"/>
    <w:rsid w:val="00473F66"/>
    <w:rsid w:val="004768C8"/>
    <w:rsid w:val="0047752B"/>
    <w:rsid w:val="00477A28"/>
    <w:rsid w:val="004800DE"/>
    <w:rsid w:val="00480C31"/>
    <w:rsid w:val="0048170E"/>
    <w:rsid w:val="0048247B"/>
    <w:rsid w:val="00482E79"/>
    <w:rsid w:val="00483B7B"/>
    <w:rsid w:val="00484CA3"/>
    <w:rsid w:val="00485726"/>
    <w:rsid w:val="004857C7"/>
    <w:rsid w:val="004904C6"/>
    <w:rsid w:val="00492C58"/>
    <w:rsid w:val="00492D08"/>
    <w:rsid w:val="0049335B"/>
    <w:rsid w:val="00493514"/>
    <w:rsid w:val="004941ED"/>
    <w:rsid w:val="00494A3B"/>
    <w:rsid w:val="00496269"/>
    <w:rsid w:val="004962A8"/>
    <w:rsid w:val="00496A8A"/>
    <w:rsid w:val="004A0069"/>
    <w:rsid w:val="004A00A9"/>
    <w:rsid w:val="004A0C95"/>
    <w:rsid w:val="004A1511"/>
    <w:rsid w:val="004A4ACB"/>
    <w:rsid w:val="004A4E72"/>
    <w:rsid w:val="004B0560"/>
    <w:rsid w:val="004B0C25"/>
    <w:rsid w:val="004B1655"/>
    <w:rsid w:val="004B3FAD"/>
    <w:rsid w:val="004B5A18"/>
    <w:rsid w:val="004B6021"/>
    <w:rsid w:val="004B699C"/>
    <w:rsid w:val="004B6BFA"/>
    <w:rsid w:val="004C0088"/>
    <w:rsid w:val="004C3DEC"/>
    <w:rsid w:val="004C5718"/>
    <w:rsid w:val="004C5D83"/>
    <w:rsid w:val="004C6046"/>
    <w:rsid w:val="004C69D3"/>
    <w:rsid w:val="004C69DC"/>
    <w:rsid w:val="004C6E57"/>
    <w:rsid w:val="004C7F39"/>
    <w:rsid w:val="004D2531"/>
    <w:rsid w:val="004D3237"/>
    <w:rsid w:val="004D35D5"/>
    <w:rsid w:val="004D3EE0"/>
    <w:rsid w:val="004D3F32"/>
    <w:rsid w:val="004D4938"/>
    <w:rsid w:val="004D61A3"/>
    <w:rsid w:val="004E03BF"/>
    <w:rsid w:val="004E062A"/>
    <w:rsid w:val="004E070C"/>
    <w:rsid w:val="004E3B97"/>
    <w:rsid w:val="004E5E5B"/>
    <w:rsid w:val="004E7858"/>
    <w:rsid w:val="004F0865"/>
    <w:rsid w:val="004F1CF1"/>
    <w:rsid w:val="004F1DF7"/>
    <w:rsid w:val="004F2524"/>
    <w:rsid w:val="004F3201"/>
    <w:rsid w:val="004F61A4"/>
    <w:rsid w:val="0050006B"/>
    <w:rsid w:val="0050161F"/>
    <w:rsid w:val="005017D2"/>
    <w:rsid w:val="00501A29"/>
    <w:rsid w:val="005026C5"/>
    <w:rsid w:val="0050463E"/>
    <w:rsid w:val="00505C68"/>
    <w:rsid w:val="005077D0"/>
    <w:rsid w:val="0050781D"/>
    <w:rsid w:val="005109EF"/>
    <w:rsid w:val="00511A67"/>
    <w:rsid w:val="00511EBE"/>
    <w:rsid w:val="00512313"/>
    <w:rsid w:val="005123E6"/>
    <w:rsid w:val="0051276E"/>
    <w:rsid w:val="00512D0D"/>
    <w:rsid w:val="00512F17"/>
    <w:rsid w:val="00514F19"/>
    <w:rsid w:val="00516443"/>
    <w:rsid w:val="0051789B"/>
    <w:rsid w:val="00520C76"/>
    <w:rsid w:val="00521C97"/>
    <w:rsid w:val="0052263E"/>
    <w:rsid w:val="0052332C"/>
    <w:rsid w:val="00523CB9"/>
    <w:rsid w:val="00524135"/>
    <w:rsid w:val="00524732"/>
    <w:rsid w:val="005254AF"/>
    <w:rsid w:val="00525A4B"/>
    <w:rsid w:val="00526542"/>
    <w:rsid w:val="00526EDB"/>
    <w:rsid w:val="00532B03"/>
    <w:rsid w:val="005332BE"/>
    <w:rsid w:val="00535944"/>
    <w:rsid w:val="005363B0"/>
    <w:rsid w:val="00536B75"/>
    <w:rsid w:val="00537289"/>
    <w:rsid w:val="00537409"/>
    <w:rsid w:val="00537533"/>
    <w:rsid w:val="00540AB1"/>
    <w:rsid w:val="00540B66"/>
    <w:rsid w:val="0054232D"/>
    <w:rsid w:val="00542503"/>
    <w:rsid w:val="005426EB"/>
    <w:rsid w:val="005429D2"/>
    <w:rsid w:val="005435DC"/>
    <w:rsid w:val="005452C4"/>
    <w:rsid w:val="005463A8"/>
    <w:rsid w:val="00551929"/>
    <w:rsid w:val="00552199"/>
    <w:rsid w:val="0055229A"/>
    <w:rsid w:val="00552DA9"/>
    <w:rsid w:val="005566E3"/>
    <w:rsid w:val="0055690B"/>
    <w:rsid w:val="00556CC1"/>
    <w:rsid w:val="005579FE"/>
    <w:rsid w:val="005601CE"/>
    <w:rsid w:val="005604A6"/>
    <w:rsid w:val="0056311A"/>
    <w:rsid w:val="00564457"/>
    <w:rsid w:val="00565865"/>
    <w:rsid w:val="00565965"/>
    <w:rsid w:val="00567543"/>
    <w:rsid w:val="00570F1A"/>
    <w:rsid w:val="00571911"/>
    <w:rsid w:val="005740D6"/>
    <w:rsid w:val="00574529"/>
    <w:rsid w:val="005746DC"/>
    <w:rsid w:val="00574C91"/>
    <w:rsid w:val="00574CA0"/>
    <w:rsid w:val="00575BC8"/>
    <w:rsid w:val="00577509"/>
    <w:rsid w:val="00577728"/>
    <w:rsid w:val="00583D50"/>
    <w:rsid w:val="005851C8"/>
    <w:rsid w:val="00590299"/>
    <w:rsid w:val="005906E6"/>
    <w:rsid w:val="00591422"/>
    <w:rsid w:val="00596C86"/>
    <w:rsid w:val="0059733D"/>
    <w:rsid w:val="00597549"/>
    <w:rsid w:val="005A02A0"/>
    <w:rsid w:val="005A17F4"/>
    <w:rsid w:val="005A28CF"/>
    <w:rsid w:val="005A368E"/>
    <w:rsid w:val="005A48D9"/>
    <w:rsid w:val="005A5DA4"/>
    <w:rsid w:val="005B0645"/>
    <w:rsid w:val="005B1D20"/>
    <w:rsid w:val="005B22C9"/>
    <w:rsid w:val="005B26A4"/>
    <w:rsid w:val="005B48EC"/>
    <w:rsid w:val="005B58A9"/>
    <w:rsid w:val="005B5EEF"/>
    <w:rsid w:val="005B7CD1"/>
    <w:rsid w:val="005C0F40"/>
    <w:rsid w:val="005C451D"/>
    <w:rsid w:val="005C4782"/>
    <w:rsid w:val="005C4883"/>
    <w:rsid w:val="005C4A50"/>
    <w:rsid w:val="005C6505"/>
    <w:rsid w:val="005C67BC"/>
    <w:rsid w:val="005C7B4C"/>
    <w:rsid w:val="005D03FC"/>
    <w:rsid w:val="005D17E0"/>
    <w:rsid w:val="005D2DD2"/>
    <w:rsid w:val="005D51B3"/>
    <w:rsid w:val="005D5E1F"/>
    <w:rsid w:val="005D7A84"/>
    <w:rsid w:val="005E0422"/>
    <w:rsid w:val="005E4CF8"/>
    <w:rsid w:val="005E55D6"/>
    <w:rsid w:val="005E56DE"/>
    <w:rsid w:val="005E5797"/>
    <w:rsid w:val="005E6E75"/>
    <w:rsid w:val="005E76C9"/>
    <w:rsid w:val="005F0F75"/>
    <w:rsid w:val="005F4F11"/>
    <w:rsid w:val="005F5217"/>
    <w:rsid w:val="005F52A8"/>
    <w:rsid w:val="005F67A3"/>
    <w:rsid w:val="005F6825"/>
    <w:rsid w:val="005F6F06"/>
    <w:rsid w:val="005F70A0"/>
    <w:rsid w:val="005F79B1"/>
    <w:rsid w:val="006009C8"/>
    <w:rsid w:val="006027D9"/>
    <w:rsid w:val="00603FE0"/>
    <w:rsid w:val="00603FF5"/>
    <w:rsid w:val="00604C81"/>
    <w:rsid w:val="00606534"/>
    <w:rsid w:val="00607520"/>
    <w:rsid w:val="00610391"/>
    <w:rsid w:val="0061158C"/>
    <w:rsid w:val="00611B68"/>
    <w:rsid w:val="006137F2"/>
    <w:rsid w:val="00613B53"/>
    <w:rsid w:val="0061471B"/>
    <w:rsid w:val="00614F93"/>
    <w:rsid w:val="006165C1"/>
    <w:rsid w:val="0061694E"/>
    <w:rsid w:val="00616DF1"/>
    <w:rsid w:val="00620BB1"/>
    <w:rsid w:val="00620BD3"/>
    <w:rsid w:val="006210E3"/>
    <w:rsid w:val="00621BEF"/>
    <w:rsid w:val="00622A6A"/>
    <w:rsid w:val="0062303E"/>
    <w:rsid w:val="00623636"/>
    <w:rsid w:val="00625463"/>
    <w:rsid w:val="00625A34"/>
    <w:rsid w:val="00626568"/>
    <w:rsid w:val="00626EBA"/>
    <w:rsid w:val="006312DF"/>
    <w:rsid w:val="00631924"/>
    <w:rsid w:val="006323FF"/>
    <w:rsid w:val="0063259D"/>
    <w:rsid w:val="00632628"/>
    <w:rsid w:val="0063310C"/>
    <w:rsid w:val="0063383A"/>
    <w:rsid w:val="00634DAD"/>
    <w:rsid w:val="00635A0F"/>
    <w:rsid w:val="0063739B"/>
    <w:rsid w:val="00640D2D"/>
    <w:rsid w:val="00642926"/>
    <w:rsid w:val="006445C6"/>
    <w:rsid w:val="0064540D"/>
    <w:rsid w:val="00645D09"/>
    <w:rsid w:val="00645D60"/>
    <w:rsid w:val="006468BE"/>
    <w:rsid w:val="00650BCE"/>
    <w:rsid w:val="006513D3"/>
    <w:rsid w:val="00651471"/>
    <w:rsid w:val="00651CDE"/>
    <w:rsid w:val="006532B9"/>
    <w:rsid w:val="0065399F"/>
    <w:rsid w:val="00654B0A"/>
    <w:rsid w:val="00655312"/>
    <w:rsid w:val="00656175"/>
    <w:rsid w:val="00660B1E"/>
    <w:rsid w:val="00663D05"/>
    <w:rsid w:val="0066474F"/>
    <w:rsid w:val="00665310"/>
    <w:rsid w:val="0066533A"/>
    <w:rsid w:val="0066596E"/>
    <w:rsid w:val="00665ABC"/>
    <w:rsid w:val="00666D99"/>
    <w:rsid w:val="00670F89"/>
    <w:rsid w:val="00671B78"/>
    <w:rsid w:val="006727C0"/>
    <w:rsid w:val="00672AF0"/>
    <w:rsid w:val="00673E00"/>
    <w:rsid w:val="006748BA"/>
    <w:rsid w:val="00675764"/>
    <w:rsid w:val="00677654"/>
    <w:rsid w:val="00677763"/>
    <w:rsid w:val="00680118"/>
    <w:rsid w:val="006831C7"/>
    <w:rsid w:val="00683611"/>
    <w:rsid w:val="00684102"/>
    <w:rsid w:val="0068451C"/>
    <w:rsid w:val="00684847"/>
    <w:rsid w:val="006858DC"/>
    <w:rsid w:val="00685D1A"/>
    <w:rsid w:val="0069151A"/>
    <w:rsid w:val="00691638"/>
    <w:rsid w:val="00693D42"/>
    <w:rsid w:val="0069464B"/>
    <w:rsid w:val="006A0491"/>
    <w:rsid w:val="006A31CE"/>
    <w:rsid w:val="006A4E83"/>
    <w:rsid w:val="006A56BC"/>
    <w:rsid w:val="006A73CE"/>
    <w:rsid w:val="006A79E5"/>
    <w:rsid w:val="006B1911"/>
    <w:rsid w:val="006B1A26"/>
    <w:rsid w:val="006B3C7A"/>
    <w:rsid w:val="006B4C1D"/>
    <w:rsid w:val="006B5476"/>
    <w:rsid w:val="006B553C"/>
    <w:rsid w:val="006B6207"/>
    <w:rsid w:val="006B6769"/>
    <w:rsid w:val="006B6BB6"/>
    <w:rsid w:val="006B70CE"/>
    <w:rsid w:val="006B7461"/>
    <w:rsid w:val="006C07B1"/>
    <w:rsid w:val="006C0C7B"/>
    <w:rsid w:val="006C2878"/>
    <w:rsid w:val="006C2C16"/>
    <w:rsid w:val="006C36BB"/>
    <w:rsid w:val="006C44C7"/>
    <w:rsid w:val="006C47E2"/>
    <w:rsid w:val="006C5D14"/>
    <w:rsid w:val="006C6151"/>
    <w:rsid w:val="006C6589"/>
    <w:rsid w:val="006C6BCA"/>
    <w:rsid w:val="006C7BAD"/>
    <w:rsid w:val="006C7C11"/>
    <w:rsid w:val="006D1145"/>
    <w:rsid w:val="006D1525"/>
    <w:rsid w:val="006D1D39"/>
    <w:rsid w:val="006D3E41"/>
    <w:rsid w:val="006D62BB"/>
    <w:rsid w:val="006D73B0"/>
    <w:rsid w:val="006D7463"/>
    <w:rsid w:val="006E1F3F"/>
    <w:rsid w:val="006E2158"/>
    <w:rsid w:val="006E2672"/>
    <w:rsid w:val="006E367D"/>
    <w:rsid w:val="006E3C67"/>
    <w:rsid w:val="006E41E9"/>
    <w:rsid w:val="006E4964"/>
    <w:rsid w:val="006E4ABC"/>
    <w:rsid w:val="006E519C"/>
    <w:rsid w:val="006E5F0B"/>
    <w:rsid w:val="006E64AE"/>
    <w:rsid w:val="006E78AC"/>
    <w:rsid w:val="006E79D6"/>
    <w:rsid w:val="006F067B"/>
    <w:rsid w:val="006F1384"/>
    <w:rsid w:val="006F2CDA"/>
    <w:rsid w:val="006F3BAA"/>
    <w:rsid w:val="006F56A1"/>
    <w:rsid w:val="00700765"/>
    <w:rsid w:val="007015B8"/>
    <w:rsid w:val="0070206F"/>
    <w:rsid w:val="00703CA6"/>
    <w:rsid w:val="00703D4B"/>
    <w:rsid w:val="007041C6"/>
    <w:rsid w:val="00710AB6"/>
    <w:rsid w:val="00711AEB"/>
    <w:rsid w:val="00711BAA"/>
    <w:rsid w:val="007136D1"/>
    <w:rsid w:val="00714263"/>
    <w:rsid w:val="00716A00"/>
    <w:rsid w:val="0071741D"/>
    <w:rsid w:val="00721213"/>
    <w:rsid w:val="00721875"/>
    <w:rsid w:val="00722A7C"/>
    <w:rsid w:val="007234AE"/>
    <w:rsid w:val="00723848"/>
    <w:rsid w:val="00723F09"/>
    <w:rsid w:val="00724353"/>
    <w:rsid w:val="00724D74"/>
    <w:rsid w:val="00725D46"/>
    <w:rsid w:val="007307FD"/>
    <w:rsid w:val="007313EB"/>
    <w:rsid w:val="00733BCC"/>
    <w:rsid w:val="00734B0A"/>
    <w:rsid w:val="007358B7"/>
    <w:rsid w:val="00737030"/>
    <w:rsid w:val="00740059"/>
    <w:rsid w:val="007408A0"/>
    <w:rsid w:val="007411AC"/>
    <w:rsid w:val="00741B46"/>
    <w:rsid w:val="00741FE1"/>
    <w:rsid w:val="00742493"/>
    <w:rsid w:val="00742A6D"/>
    <w:rsid w:val="00742A96"/>
    <w:rsid w:val="00746E9B"/>
    <w:rsid w:val="00750876"/>
    <w:rsid w:val="007510DC"/>
    <w:rsid w:val="0075175D"/>
    <w:rsid w:val="00752258"/>
    <w:rsid w:val="007532B6"/>
    <w:rsid w:val="007547D9"/>
    <w:rsid w:val="00755CC0"/>
    <w:rsid w:val="00756361"/>
    <w:rsid w:val="00760BB2"/>
    <w:rsid w:val="00761734"/>
    <w:rsid w:val="0076338A"/>
    <w:rsid w:val="00765D09"/>
    <w:rsid w:val="00767292"/>
    <w:rsid w:val="00770351"/>
    <w:rsid w:val="007738BC"/>
    <w:rsid w:val="00773AB6"/>
    <w:rsid w:val="00774C36"/>
    <w:rsid w:val="007753CB"/>
    <w:rsid w:val="007759E8"/>
    <w:rsid w:val="00775B00"/>
    <w:rsid w:val="00776886"/>
    <w:rsid w:val="007800CE"/>
    <w:rsid w:val="00780F60"/>
    <w:rsid w:val="007811FF"/>
    <w:rsid w:val="007813E9"/>
    <w:rsid w:val="00781669"/>
    <w:rsid w:val="007818A1"/>
    <w:rsid w:val="00781CED"/>
    <w:rsid w:val="0078306B"/>
    <w:rsid w:val="00783472"/>
    <w:rsid w:val="007846B3"/>
    <w:rsid w:val="00786207"/>
    <w:rsid w:val="007869CF"/>
    <w:rsid w:val="00787ED0"/>
    <w:rsid w:val="00790DB0"/>
    <w:rsid w:val="00790E13"/>
    <w:rsid w:val="007929F0"/>
    <w:rsid w:val="007943D5"/>
    <w:rsid w:val="0079517A"/>
    <w:rsid w:val="007960EF"/>
    <w:rsid w:val="007972F8"/>
    <w:rsid w:val="007A0CD2"/>
    <w:rsid w:val="007A18DD"/>
    <w:rsid w:val="007A1B52"/>
    <w:rsid w:val="007A1BEE"/>
    <w:rsid w:val="007A6CFE"/>
    <w:rsid w:val="007B0547"/>
    <w:rsid w:val="007B0DA0"/>
    <w:rsid w:val="007B27B2"/>
    <w:rsid w:val="007B365B"/>
    <w:rsid w:val="007B4416"/>
    <w:rsid w:val="007B488B"/>
    <w:rsid w:val="007B4DF3"/>
    <w:rsid w:val="007B6679"/>
    <w:rsid w:val="007B66D1"/>
    <w:rsid w:val="007B6C96"/>
    <w:rsid w:val="007B6D11"/>
    <w:rsid w:val="007C079D"/>
    <w:rsid w:val="007C08F2"/>
    <w:rsid w:val="007C1D9B"/>
    <w:rsid w:val="007C2292"/>
    <w:rsid w:val="007C2A08"/>
    <w:rsid w:val="007C408E"/>
    <w:rsid w:val="007C4222"/>
    <w:rsid w:val="007C453C"/>
    <w:rsid w:val="007C47BD"/>
    <w:rsid w:val="007C4E2E"/>
    <w:rsid w:val="007C591B"/>
    <w:rsid w:val="007C6B21"/>
    <w:rsid w:val="007C6F92"/>
    <w:rsid w:val="007D0923"/>
    <w:rsid w:val="007D0BBC"/>
    <w:rsid w:val="007D0DC4"/>
    <w:rsid w:val="007D116C"/>
    <w:rsid w:val="007D1210"/>
    <w:rsid w:val="007D22A4"/>
    <w:rsid w:val="007D2409"/>
    <w:rsid w:val="007D2438"/>
    <w:rsid w:val="007D402B"/>
    <w:rsid w:val="007D635B"/>
    <w:rsid w:val="007E1970"/>
    <w:rsid w:val="007E2297"/>
    <w:rsid w:val="007E2D1B"/>
    <w:rsid w:val="007E2E09"/>
    <w:rsid w:val="007E3661"/>
    <w:rsid w:val="007E51EA"/>
    <w:rsid w:val="007E5845"/>
    <w:rsid w:val="007E68E7"/>
    <w:rsid w:val="007E7A0E"/>
    <w:rsid w:val="007E7A58"/>
    <w:rsid w:val="007F085B"/>
    <w:rsid w:val="007F1AF1"/>
    <w:rsid w:val="007F2084"/>
    <w:rsid w:val="007F2104"/>
    <w:rsid w:val="007F357D"/>
    <w:rsid w:val="007F401D"/>
    <w:rsid w:val="007F5590"/>
    <w:rsid w:val="007F5D16"/>
    <w:rsid w:val="007F661D"/>
    <w:rsid w:val="007F68D6"/>
    <w:rsid w:val="007F7B22"/>
    <w:rsid w:val="007F7F63"/>
    <w:rsid w:val="008001C0"/>
    <w:rsid w:val="00801C72"/>
    <w:rsid w:val="00801E33"/>
    <w:rsid w:val="008027EC"/>
    <w:rsid w:val="00803196"/>
    <w:rsid w:val="00804B86"/>
    <w:rsid w:val="00804ECF"/>
    <w:rsid w:val="0080579F"/>
    <w:rsid w:val="00805B01"/>
    <w:rsid w:val="00806C30"/>
    <w:rsid w:val="00806CFD"/>
    <w:rsid w:val="00811639"/>
    <w:rsid w:val="00815456"/>
    <w:rsid w:val="008155B5"/>
    <w:rsid w:val="00815D6D"/>
    <w:rsid w:val="00815E90"/>
    <w:rsid w:val="0081621E"/>
    <w:rsid w:val="0081652C"/>
    <w:rsid w:val="00817211"/>
    <w:rsid w:val="00817250"/>
    <w:rsid w:val="00817C2F"/>
    <w:rsid w:val="00817D69"/>
    <w:rsid w:val="00817E36"/>
    <w:rsid w:val="00817EAB"/>
    <w:rsid w:val="00823545"/>
    <w:rsid w:val="00823DF4"/>
    <w:rsid w:val="00824CC5"/>
    <w:rsid w:val="00825707"/>
    <w:rsid w:val="008264C5"/>
    <w:rsid w:val="008277B0"/>
    <w:rsid w:val="00827E72"/>
    <w:rsid w:val="0083014E"/>
    <w:rsid w:val="00830935"/>
    <w:rsid w:val="00831CAD"/>
    <w:rsid w:val="0083214C"/>
    <w:rsid w:val="00834F48"/>
    <w:rsid w:val="00834F6E"/>
    <w:rsid w:val="008356FB"/>
    <w:rsid w:val="0083582F"/>
    <w:rsid w:val="00837054"/>
    <w:rsid w:val="00840CD1"/>
    <w:rsid w:val="00840E8E"/>
    <w:rsid w:val="0084113C"/>
    <w:rsid w:val="00841AFB"/>
    <w:rsid w:val="00841D09"/>
    <w:rsid w:val="00841F83"/>
    <w:rsid w:val="00843263"/>
    <w:rsid w:val="008437EA"/>
    <w:rsid w:val="008445BD"/>
    <w:rsid w:val="00847A2F"/>
    <w:rsid w:val="00852DA4"/>
    <w:rsid w:val="00854985"/>
    <w:rsid w:val="00854FE3"/>
    <w:rsid w:val="00855647"/>
    <w:rsid w:val="00857377"/>
    <w:rsid w:val="00857893"/>
    <w:rsid w:val="00860B18"/>
    <w:rsid w:val="00860D9B"/>
    <w:rsid w:val="008616F5"/>
    <w:rsid w:val="00861BC5"/>
    <w:rsid w:val="00861C16"/>
    <w:rsid w:val="008623FD"/>
    <w:rsid w:val="00862DE5"/>
    <w:rsid w:val="00864014"/>
    <w:rsid w:val="00866E3A"/>
    <w:rsid w:val="00866F83"/>
    <w:rsid w:val="00867C3F"/>
    <w:rsid w:val="008720D0"/>
    <w:rsid w:val="00876837"/>
    <w:rsid w:val="00877DDD"/>
    <w:rsid w:val="00882EA3"/>
    <w:rsid w:val="0088454E"/>
    <w:rsid w:val="008846D9"/>
    <w:rsid w:val="008866D9"/>
    <w:rsid w:val="00887FCD"/>
    <w:rsid w:val="0089402B"/>
    <w:rsid w:val="00895673"/>
    <w:rsid w:val="00896547"/>
    <w:rsid w:val="00896779"/>
    <w:rsid w:val="00896A73"/>
    <w:rsid w:val="008A02A9"/>
    <w:rsid w:val="008A123B"/>
    <w:rsid w:val="008A29A8"/>
    <w:rsid w:val="008A4B90"/>
    <w:rsid w:val="008A550D"/>
    <w:rsid w:val="008A692C"/>
    <w:rsid w:val="008B1524"/>
    <w:rsid w:val="008B2D28"/>
    <w:rsid w:val="008B2D2A"/>
    <w:rsid w:val="008B4028"/>
    <w:rsid w:val="008B64CF"/>
    <w:rsid w:val="008B6F24"/>
    <w:rsid w:val="008C139B"/>
    <w:rsid w:val="008C1AD9"/>
    <w:rsid w:val="008C20A7"/>
    <w:rsid w:val="008C3BFB"/>
    <w:rsid w:val="008C40EB"/>
    <w:rsid w:val="008C467A"/>
    <w:rsid w:val="008C5609"/>
    <w:rsid w:val="008C7FEF"/>
    <w:rsid w:val="008D01A8"/>
    <w:rsid w:val="008D0469"/>
    <w:rsid w:val="008D1569"/>
    <w:rsid w:val="008D2BEB"/>
    <w:rsid w:val="008D2DF7"/>
    <w:rsid w:val="008D4751"/>
    <w:rsid w:val="008D6E58"/>
    <w:rsid w:val="008D7DE4"/>
    <w:rsid w:val="008E2BC1"/>
    <w:rsid w:val="008E335E"/>
    <w:rsid w:val="008E3628"/>
    <w:rsid w:val="008E53AB"/>
    <w:rsid w:val="008E60C6"/>
    <w:rsid w:val="008E64F1"/>
    <w:rsid w:val="008E66BB"/>
    <w:rsid w:val="008E73DC"/>
    <w:rsid w:val="008F0F7B"/>
    <w:rsid w:val="008F3791"/>
    <w:rsid w:val="008F66E8"/>
    <w:rsid w:val="00902204"/>
    <w:rsid w:val="00902749"/>
    <w:rsid w:val="00903F1F"/>
    <w:rsid w:val="00904DEA"/>
    <w:rsid w:val="0090773A"/>
    <w:rsid w:val="0090774A"/>
    <w:rsid w:val="0091144E"/>
    <w:rsid w:val="00912A46"/>
    <w:rsid w:val="0091305F"/>
    <w:rsid w:val="00913183"/>
    <w:rsid w:val="0091373D"/>
    <w:rsid w:val="00917949"/>
    <w:rsid w:val="0092041E"/>
    <w:rsid w:val="00920E74"/>
    <w:rsid w:val="00920F3E"/>
    <w:rsid w:val="00921287"/>
    <w:rsid w:val="009221C7"/>
    <w:rsid w:val="009233F2"/>
    <w:rsid w:val="00924CE1"/>
    <w:rsid w:val="00925619"/>
    <w:rsid w:val="009258F5"/>
    <w:rsid w:val="00932037"/>
    <w:rsid w:val="00933DE6"/>
    <w:rsid w:val="00934108"/>
    <w:rsid w:val="0093543A"/>
    <w:rsid w:val="00935FE0"/>
    <w:rsid w:val="009378F0"/>
    <w:rsid w:val="0093791C"/>
    <w:rsid w:val="00937A5E"/>
    <w:rsid w:val="009404F0"/>
    <w:rsid w:val="00942C9A"/>
    <w:rsid w:val="00942EC2"/>
    <w:rsid w:val="00943056"/>
    <w:rsid w:val="0094516B"/>
    <w:rsid w:val="00946893"/>
    <w:rsid w:val="0094773F"/>
    <w:rsid w:val="00947BE0"/>
    <w:rsid w:val="00950F7A"/>
    <w:rsid w:val="009515B0"/>
    <w:rsid w:val="00951B9B"/>
    <w:rsid w:val="00951BDD"/>
    <w:rsid w:val="0095228C"/>
    <w:rsid w:val="009536B1"/>
    <w:rsid w:val="00953E2E"/>
    <w:rsid w:val="00956359"/>
    <w:rsid w:val="009568E9"/>
    <w:rsid w:val="00956DC1"/>
    <w:rsid w:val="00957F56"/>
    <w:rsid w:val="0096076A"/>
    <w:rsid w:val="009624A6"/>
    <w:rsid w:val="00962B0F"/>
    <w:rsid w:val="00962F47"/>
    <w:rsid w:val="00964F19"/>
    <w:rsid w:val="00965568"/>
    <w:rsid w:val="00966317"/>
    <w:rsid w:val="00970E7E"/>
    <w:rsid w:val="00971ADC"/>
    <w:rsid w:val="00973831"/>
    <w:rsid w:val="00973A69"/>
    <w:rsid w:val="0097416D"/>
    <w:rsid w:val="00974A9F"/>
    <w:rsid w:val="009776EC"/>
    <w:rsid w:val="00977F18"/>
    <w:rsid w:val="00980D88"/>
    <w:rsid w:val="009810C5"/>
    <w:rsid w:val="0098110D"/>
    <w:rsid w:val="00982033"/>
    <w:rsid w:val="009826B8"/>
    <w:rsid w:val="0098292C"/>
    <w:rsid w:val="00983202"/>
    <w:rsid w:val="00985ED5"/>
    <w:rsid w:val="0098793F"/>
    <w:rsid w:val="00991E05"/>
    <w:rsid w:val="00993260"/>
    <w:rsid w:val="00993E8C"/>
    <w:rsid w:val="00994E12"/>
    <w:rsid w:val="0099517D"/>
    <w:rsid w:val="009958DC"/>
    <w:rsid w:val="00995ED6"/>
    <w:rsid w:val="0099703F"/>
    <w:rsid w:val="009975C6"/>
    <w:rsid w:val="0099762C"/>
    <w:rsid w:val="009A01CF"/>
    <w:rsid w:val="009A15B0"/>
    <w:rsid w:val="009A1889"/>
    <w:rsid w:val="009A1A5A"/>
    <w:rsid w:val="009A205D"/>
    <w:rsid w:val="009A2F1D"/>
    <w:rsid w:val="009A32E5"/>
    <w:rsid w:val="009A44D1"/>
    <w:rsid w:val="009A4815"/>
    <w:rsid w:val="009A53CE"/>
    <w:rsid w:val="009A6161"/>
    <w:rsid w:val="009A74A7"/>
    <w:rsid w:val="009A7992"/>
    <w:rsid w:val="009B00DD"/>
    <w:rsid w:val="009B2034"/>
    <w:rsid w:val="009B22C4"/>
    <w:rsid w:val="009B2E95"/>
    <w:rsid w:val="009B438D"/>
    <w:rsid w:val="009B5F69"/>
    <w:rsid w:val="009B662C"/>
    <w:rsid w:val="009B6634"/>
    <w:rsid w:val="009B69C1"/>
    <w:rsid w:val="009C2F41"/>
    <w:rsid w:val="009C4665"/>
    <w:rsid w:val="009C4B47"/>
    <w:rsid w:val="009C5E9F"/>
    <w:rsid w:val="009C76D4"/>
    <w:rsid w:val="009D0699"/>
    <w:rsid w:val="009D0E9E"/>
    <w:rsid w:val="009D1CA1"/>
    <w:rsid w:val="009D2369"/>
    <w:rsid w:val="009D3E95"/>
    <w:rsid w:val="009D3FAC"/>
    <w:rsid w:val="009D7475"/>
    <w:rsid w:val="009D7BD1"/>
    <w:rsid w:val="009E0BC1"/>
    <w:rsid w:val="009E0EB9"/>
    <w:rsid w:val="009E1D6D"/>
    <w:rsid w:val="009E205E"/>
    <w:rsid w:val="009E4121"/>
    <w:rsid w:val="009E5C06"/>
    <w:rsid w:val="009E6A9B"/>
    <w:rsid w:val="009E711B"/>
    <w:rsid w:val="009E7D59"/>
    <w:rsid w:val="009F0377"/>
    <w:rsid w:val="009F0966"/>
    <w:rsid w:val="009F1532"/>
    <w:rsid w:val="009F2586"/>
    <w:rsid w:val="009F3021"/>
    <w:rsid w:val="009F4074"/>
    <w:rsid w:val="009F563B"/>
    <w:rsid w:val="009F75A1"/>
    <w:rsid w:val="009F7A63"/>
    <w:rsid w:val="009F7C97"/>
    <w:rsid w:val="00A001A3"/>
    <w:rsid w:val="00A00214"/>
    <w:rsid w:val="00A00F44"/>
    <w:rsid w:val="00A037D9"/>
    <w:rsid w:val="00A04610"/>
    <w:rsid w:val="00A05CC2"/>
    <w:rsid w:val="00A06442"/>
    <w:rsid w:val="00A076F3"/>
    <w:rsid w:val="00A07B61"/>
    <w:rsid w:val="00A10D91"/>
    <w:rsid w:val="00A1205B"/>
    <w:rsid w:val="00A123FE"/>
    <w:rsid w:val="00A133B3"/>
    <w:rsid w:val="00A135CE"/>
    <w:rsid w:val="00A14B5B"/>
    <w:rsid w:val="00A1517C"/>
    <w:rsid w:val="00A1546A"/>
    <w:rsid w:val="00A15F5D"/>
    <w:rsid w:val="00A24751"/>
    <w:rsid w:val="00A252D6"/>
    <w:rsid w:val="00A2589D"/>
    <w:rsid w:val="00A30DB7"/>
    <w:rsid w:val="00A327AF"/>
    <w:rsid w:val="00A33022"/>
    <w:rsid w:val="00A333AD"/>
    <w:rsid w:val="00A33885"/>
    <w:rsid w:val="00A35E85"/>
    <w:rsid w:val="00A35FB9"/>
    <w:rsid w:val="00A361F1"/>
    <w:rsid w:val="00A36DB6"/>
    <w:rsid w:val="00A4000F"/>
    <w:rsid w:val="00A40B78"/>
    <w:rsid w:val="00A42FA6"/>
    <w:rsid w:val="00A43C0B"/>
    <w:rsid w:val="00A43CB4"/>
    <w:rsid w:val="00A43D14"/>
    <w:rsid w:val="00A4495F"/>
    <w:rsid w:val="00A46022"/>
    <w:rsid w:val="00A462F8"/>
    <w:rsid w:val="00A47541"/>
    <w:rsid w:val="00A4754F"/>
    <w:rsid w:val="00A504EC"/>
    <w:rsid w:val="00A53564"/>
    <w:rsid w:val="00A5365C"/>
    <w:rsid w:val="00A53AA4"/>
    <w:rsid w:val="00A540C5"/>
    <w:rsid w:val="00A54EBB"/>
    <w:rsid w:val="00A54F05"/>
    <w:rsid w:val="00A55A03"/>
    <w:rsid w:val="00A56087"/>
    <w:rsid w:val="00A564E1"/>
    <w:rsid w:val="00A57040"/>
    <w:rsid w:val="00A6015E"/>
    <w:rsid w:val="00A60161"/>
    <w:rsid w:val="00A604CF"/>
    <w:rsid w:val="00A614C6"/>
    <w:rsid w:val="00A61D4F"/>
    <w:rsid w:val="00A626FB"/>
    <w:rsid w:val="00A62BFB"/>
    <w:rsid w:val="00A62DCC"/>
    <w:rsid w:val="00A63854"/>
    <w:rsid w:val="00A651D3"/>
    <w:rsid w:val="00A65326"/>
    <w:rsid w:val="00A65D2D"/>
    <w:rsid w:val="00A6623D"/>
    <w:rsid w:val="00A6639D"/>
    <w:rsid w:val="00A71C1F"/>
    <w:rsid w:val="00A75F5C"/>
    <w:rsid w:val="00A807D6"/>
    <w:rsid w:val="00A81DD4"/>
    <w:rsid w:val="00A82AC7"/>
    <w:rsid w:val="00A82FFD"/>
    <w:rsid w:val="00A83B93"/>
    <w:rsid w:val="00A84D18"/>
    <w:rsid w:val="00A84D82"/>
    <w:rsid w:val="00A85836"/>
    <w:rsid w:val="00A874FA"/>
    <w:rsid w:val="00A87CE6"/>
    <w:rsid w:val="00A9114F"/>
    <w:rsid w:val="00A93CE0"/>
    <w:rsid w:val="00A94B4C"/>
    <w:rsid w:val="00A955DC"/>
    <w:rsid w:val="00A95B45"/>
    <w:rsid w:val="00A97BC8"/>
    <w:rsid w:val="00AA0244"/>
    <w:rsid w:val="00AA141F"/>
    <w:rsid w:val="00AA2FEB"/>
    <w:rsid w:val="00AA5071"/>
    <w:rsid w:val="00AA5E32"/>
    <w:rsid w:val="00AA648C"/>
    <w:rsid w:val="00AA77A3"/>
    <w:rsid w:val="00AA7E2A"/>
    <w:rsid w:val="00AB013F"/>
    <w:rsid w:val="00AB086E"/>
    <w:rsid w:val="00AB0F19"/>
    <w:rsid w:val="00AB1E75"/>
    <w:rsid w:val="00AB20E2"/>
    <w:rsid w:val="00AB2600"/>
    <w:rsid w:val="00AB2A2F"/>
    <w:rsid w:val="00AB2E3A"/>
    <w:rsid w:val="00AB313D"/>
    <w:rsid w:val="00AB3349"/>
    <w:rsid w:val="00AB42DE"/>
    <w:rsid w:val="00AB4A18"/>
    <w:rsid w:val="00AB50F6"/>
    <w:rsid w:val="00AB56FF"/>
    <w:rsid w:val="00AB6F60"/>
    <w:rsid w:val="00AB77B7"/>
    <w:rsid w:val="00AB78FF"/>
    <w:rsid w:val="00AB7DA1"/>
    <w:rsid w:val="00AC129D"/>
    <w:rsid w:val="00AC2F77"/>
    <w:rsid w:val="00AC325A"/>
    <w:rsid w:val="00AC3E21"/>
    <w:rsid w:val="00AC4E3A"/>
    <w:rsid w:val="00AC5357"/>
    <w:rsid w:val="00AC5BB9"/>
    <w:rsid w:val="00AC6A48"/>
    <w:rsid w:val="00AC737F"/>
    <w:rsid w:val="00AC7A81"/>
    <w:rsid w:val="00AD0F6F"/>
    <w:rsid w:val="00AD2079"/>
    <w:rsid w:val="00AD3786"/>
    <w:rsid w:val="00AD45D0"/>
    <w:rsid w:val="00AD52CF"/>
    <w:rsid w:val="00AD637D"/>
    <w:rsid w:val="00AE111E"/>
    <w:rsid w:val="00AE1489"/>
    <w:rsid w:val="00AE2418"/>
    <w:rsid w:val="00AE3461"/>
    <w:rsid w:val="00AE4461"/>
    <w:rsid w:val="00AE59B1"/>
    <w:rsid w:val="00AE7386"/>
    <w:rsid w:val="00AF1F93"/>
    <w:rsid w:val="00AF3EAE"/>
    <w:rsid w:val="00AF535E"/>
    <w:rsid w:val="00AF565F"/>
    <w:rsid w:val="00AF5DEB"/>
    <w:rsid w:val="00AF6C06"/>
    <w:rsid w:val="00B0170B"/>
    <w:rsid w:val="00B01F93"/>
    <w:rsid w:val="00B024B3"/>
    <w:rsid w:val="00B025DC"/>
    <w:rsid w:val="00B02D3D"/>
    <w:rsid w:val="00B03B9E"/>
    <w:rsid w:val="00B03D38"/>
    <w:rsid w:val="00B03EE5"/>
    <w:rsid w:val="00B03F27"/>
    <w:rsid w:val="00B05703"/>
    <w:rsid w:val="00B05BCA"/>
    <w:rsid w:val="00B0600C"/>
    <w:rsid w:val="00B10820"/>
    <w:rsid w:val="00B15369"/>
    <w:rsid w:val="00B15A57"/>
    <w:rsid w:val="00B160BC"/>
    <w:rsid w:val="00B1696C"/>
    <w:rsid w:val="00B16B95"/>
    <w:rsid w:val="00B17E26"/>
    <w:rsid w:val="00B218A5"/>
    <w:rsid w:val="00B21A52"/>
    <w:rsid w:val="00B22F6D"/>
    <w:rsid w:val="00B23093"/>
    <w:rsid w:val="00B25799"/>
    <w:rsid w:val="00B264AC"/>
    <w:rsid w:val="00B275F4"/>
    <w:rsid w:val="00B30CDC"/>
    <w:rsid w:val="00B31F47"/>
    <w:rsid w:val="00B32F95"/>
    <w:rsid w:val="00B33308"/>
    <w:rsid w:val="00B33635"/>
    <w:rsid w:val="00B33938"/>
    <w:rsid w:val="00B34B9C"/>
    <w:rsid w:val="00B35CC5"/>
    <w:rsid w:val="00B35D92"/>
    <w:rsid w:val="00B42EBE"/>
    <w:rsid w:val="00B456AE"/>
    <w:rsid w:val="00B45C68"/>
    <w:rsid w:val="00B463DC"/>
    <w:rsid w:val="00B466B4"/>
    <w:rsid w:val="00B47685"/>
    <w:rsid w:val="00B503CE"/>
    <w:rsid w:val="00B507E7"/>
    <w:rsid w:val="00B510D5"/>
    <w:rsid w:val="00B54CE6"/>
    <w:rsid w:val="00B55925"/>
    <w:rsid w:val="00B57E12"/>
    <w:rsid w:val="00B605A3"/>
    <w:rsid w:val="00B6315B"/>
    <w:rsid w:val="00B64271"/>
    <w:rsid w:val="00B64574"/>
    <w:rsid w:val="00B64CBA"/>
    <w:rsid w:val="00B64DB0"/>
    <w:rsid w:val="00B662BE"/>
    <w:rsid w:val="00B6677E"/>
    <w:rsid w:val="00B708C9"/>
    <w:rsid w:val="00B71E07"/>
    <w:rsid w:val="00B733DE"/>
    <w:rsid w:val="00B73F61"/>
    <w:rsid w:val="00B74219"/>
    <w:rsid w:val="00B74B79"/>
    <w:rsid w:val="00B75DB6"/>
    <w:rsid w:val="00B75F04"/>
    <w:rsid w:val="00B76288"/>
    <w:rsid w:val="00B763AA"/>
    <w:rsid w:val="00B81478"/>
    <w:rsid w:val="00B818CA"/>
    <w:rsid w:val="00B82C7D"/>
    <w:rsid w:val="00B830C0"/>
    <w:rsid w:val="00B8310D"/>
    <w:rsid w:val="00B831F8"/>
    <w:rsid w:val="00B84037"/>
    <w:rsid w:val="00B857F6"/>
    <w:rsid w:val="00B858FE"/>
    <w:rsid w:val="00B85F12"/>
    <w:rsid w:val="00B862D7"/>
    <w:rsid w:val="00B86D6B"/>
    <w:rsid w:val="00B87B29"/>
    <w:rsid w:val="00B90053"/>
    <w:rsid w:val="00B90B3B"/>
    <w:rsid w:val="00B90F74"/>
    <w:rsid w:val="00B914CD"/>
    <w:rsid w:val="00B91C3F"/>
    <w:rsid w:val="00B91CA5"/>
    <w:rsid w:val="00B92202"/>
    <w:rsid w:val="00B92A30"/>
    <w:rsid w:val="00B93C2C"/>
    <w:rsid w:val="00B943AA"/>
    <w:rsid w:val="00B96264"/>
    <w:rsid w:val="00B96967"/>
    <w:rsid w:val="00B97218"/>
    <w:rsid w:val="00B97BDE"/>
    <w:rsid w:val="00B97C15"/>
    <w:rsid w:val="00B97F1A"/>
    <w:rsid w:val="00BA1E17"/>
    <w:rsid w:val="00BA24C9"/>
    <w:rsid w:val="00BA29B4"/>
    <w:rsid w:val="00BA2DA7"/>
    <w:rsid w:val="00BA52D2"/>
    <w:rsid w:val="00BA5675"/>
    <w:rsid w:val="00BA5A48"/>
    <w:rsid w:val="00BB0629"/>
    <w:rsid w:val="00BB0AB2"/>
    <w:rsid w:val="00BB135F"/>
    <w:rsid w:val="00BB21A3"/>
    <w:rsid w:val="00BB35F2"/>
    <w:rsid w:val="00BB3EC4"/>
    <w:rsid w:val="00BB4E66"/>
    <w:rsid w:val="00BB56F8"/>
    <w:rsid w:val="00BB59CA"/>
    <w:rsid w:val="00BB6983"/>
    <w:rsid w:val="00BB6AFB"/>
    <w:rsid w:val="00BB70E7"/>
    <w:rsid w:val="00BB7C13"/>
    <w:rsid w:val="00BC343E"/>
    <w:rsid w:val="00BC397C"/>
    <w:rsid w:val="00BC5E54"/>
    <w:rsid w:val="00BC7298"/>
    <w:rsid w:val="00BD0381"/>
    <w:rsid w:val="00BD1289"/>
    <w:rsid w:val="00BD19DC"/>
    <w:rsid w:val="00BD30F5"/>
    <w:rsid w:val="00BD3986"/>
    <w:rsid w:val="00BD5DC7"/>
    <w:rsid w:val="00BD6F0C"/>
    <w:rsid w:val="00BD7F83"/>
    <w:rsid w:val="00BE0F7D"/>
    <w:rsid w:val="00BE2A5B"/>
    <w:rsid w:val="00BE2C49"/>
    <w:rsid w:val="00BE2D35"/>
    <w:rsid w:val="00BF0F3B"/>
    <w:rsid w:val="00BF1BB1"/>
    <w:rsid w:val="00BF1F05"/>
    <w:rsid w:val="00BF2BE1"/>
    <w:rsid w:val="00BF3087"/>
    <w:rsid w:val="00BF57EF"/>
    <w:rsid w:val="00BF5AC3"/>
    <w:rsid w:val="00BF6575"/>
    <w:rsid w:val="00BF69BA"/>
    <w:rsid w:val="00BF7217"/>
    <w:rsid w:val="00C0015B"/>
    <w:rsid w:val="00C003DE"/>
    <w:rsid w:val="00C00F72"/>
    <w:rsid w:val="00C01423"/>
    <w:rsid w:val="00C0146E"/>
    <w:rsid w:val="00C01D7A"/>
    <w:rsid w:val="00C03FBA"/>
    <w:rsid w:val="00C0499D"/>
    <w:rsid w:val="00C058A9"/>
    <w:rsid w:val="00C05AE1"/>
    <w:rsid w:val="00C06339"/>
    <w:rsid w:val="00C0635F"/>
    <w:rsid w:val="00C06659"/>
    <w:rsid w:val="00C066B1"/>
    <w:rsid w:val="00C118FE"/>
    <w:rsid w:val="00C11987"/>
    <w:rsid w:val="00C12C02"/>
    <w:rsid w:val="00C130AA"/>
    <w:rsid w:val="00C131BD"/>
    <w:rsid w:val="00C139E5"/>
    <w:rsid w:val="00C14081"/>
    <w:rsid w:val="00C14AFD"/>
    <w:rsid w:val="00C15FE0"/>
    <w:rsid w:val="00C16650"/>
    <w:rsid w:val="00C16DEB"/>
    <w:rsid w:val="00C17158"/>
    <w:rsid w:val="00C17FEC"/>
    <w:rsid w:val="00C20106"/>
    <w:rsid w:val="00C20554"/>
    <w:rsid w:val="00C2317F"/>
    <w:rsid w:val="00C23274"/>
    <w:rsid w:val="00C24BF3"/>
    <w:rsid w:val="00C24EAB"/>
    <w:rsid w:val="00C24F72"/>
    <w:rsid w:val="00C25421"/>
    <w:rsid w:val="00C26796"/>
    <w:rsid w:val="00C3068A"/>
    <w:rsid w:val="00C307EE"/>
    <w:rsid w:val="00C31C17"/>
    <w:rsid w:val="00C31CD1"/>
    <w:rsid w:val="00C3238A"/>
    <w:rsid w:val="00C334FB"/>
    <w:rsid w:val="00C33FE9"/>
    <w:rsid w:val="00C344BA"/>
    <w:rsid w:val="00C35B28"/>
    <w:rsid w:val="00C35BA6"/>
    <w:rsid w:val="00C37024"/>
    <w:rsid w:val="00C37981"/>
    <w:rsid w:val="00C41C95"/>
    <w:rsid w:val="00C427F5"/>
    <w:rsid w:val="00C43239"/>
    <w:rsid w:val="00C456A5"/>
    <w:rsid w:val="00C47D05"/>
    <w:rsid w:val="00C51124"/>
    <w:rsid w:val="00C529B9"/>
    <w:rsid w:val="00C54005"/>
    <w:rsid w:val="00C56CC5"/>
    <w:rsid w:val="00C57162"/>
    <w:rsid w:val="00C5734C"/>
    <w:rsid w:val="00C6061B"/>
    <w:rsid w:val="00C61847"/>
    <w:rsid w:val="00C63F10"/>
    <w:rsid w:val="00C63F1B"/>
    <w:rsid w:val="00C647A8"/>
    <w:rsid w:val="00C66C1E"/>
    <w:rsid w:val="00C66F78"/>
    <w:rsid w:val="00C67C1E"/>
    <w:rsid w:val="00C7010B"/>
    <w:rsid w:val="00C7118B"/>
    <w:rsid w:val="00C71495"/>
    <w:rsid w:val="00C71BBF"/>
    <w:rsid w:val="00C73F26"/>
    <w:rsid w:val="00C74157"/>
    <w:rsid w:val="00C75894"/>
    <w:rsid w:val="00C76BF3"/>
    <w:rsid w:val="00C76EBC"/>
    <w:rsid w:val="00C771AB"/>
    <w:rsid w:val="00C801E8"/>
    <w:rsid w:val="00C805FD"/>
    <w:rsid w:val="00C817FA"/>
    <w:rsid w:val="00C82EC6"/>
    <w:rsid w:val="00C833C0"/>
    <w:rsid w:val="00C83A42"/>
    <w:rsid w:val="00C86BC5"/>
    <w:rsid w:val="00C87B3F"/>
    <w:rsid w:val="00C909E9"/>
    <w:rsid w:val="00C93CBD"/>
    <w:rsid w:val="00C93FF0"/>
    <w:rsid w:val="00C95E40"/>
    <w:rsid w:val="00CA0DA0"/>
    <w:rsid w:val="00CA2991"/>
    <w:rsid w:val="00CA377E"/>
    <w:rsid w:val="00CA3A71"/>
    <w:rsid w:val="00CA3F58"/>
    <w:rsid w:val="00CA4F94"/>
    <w:rsid w:val="00CA5A3E"/>
    <w:rsid w:val="00CA69AB"/>
    <w:rsid w:val="00CA70F8"/>
    <w:rsid w:val="00CB268C"/>
    <w:rsid w:val="00CB2D0C"/>
    <w:rsid w:val="00CB3486"/>
    <w:rsid w:val="00CB4E06"/>
    <w:rsid w:val="00CB4EC3"/>
    <w:rsid w:val="00CB6791"/>
    <w:rsid w:val="00CB6CF5"/>
    <w:rsid w:val="00CC1506"/>
    <w:rsid w:val="00CC1F31"/>
    <w:rsid w:val="00CC24BA"/>
    <w:rsid w:val="00CC301C"/>
    <w:rsid w:val="00CC385F"/>
    <w:rsid w:val="00CC4C13"/>
    <w:rsid w:val="00CC6F0C"/>
    <w:rsid w:val="00CC70AA"/>
    <w:rsid w:val="00CC7F4A"/>
    <w:rsid w:val="00CD0077"/>
    <w:rsid w:val="00CD1EA5"/>
    <w:rsid w:val="00CD4635"/>
    <w:rsid w:val="00CD4DC9"/>
    <w:rsid w:val="00CD5886"/>
    <w:rsid w:val="00CD64FC"/>
    <w:rsid w:val="00CD6BBB"/>
    <w:rsid w:val="00CD7557"/>
    <w:rsid w:val="00CE2293"/>
    <w:rsid w:val="00CE40C7"/>
    <w:rsid w:val="00CE6A54"/>
    <w:rsid w:val="00CE70E4"/>
    <w:rsid w:val="00CF21A8"/>
    <w:rsid w:val="00CF2B69"/>
    <w:rsid w:val="00CF49CF"/>
    <w:rsid w:val="00CF5953"/>
    <w:rsid w:val="00CF5C9A"/>
    <w:rsid w:val="00CF7C1F"/>
    <w:rsid w:val="00D00B6F"/>
    <w:rsid w:val="00D01C00"/>
    <w:rsid w:val="00D01F9A"/>
    <w:rsid w:val="00D02393"/>
    <w:rsid w:val="00D02EC0"/>
    <w:rsid w:val="00D03742"/>
    <w:rsid w:val="00D05A15"/>
    <w:rsid w:val="00D069D7"/>
    <w:rsid w:val="00D07F0D"/>
    <w:rsid w:val="00D12AF7"/>
    <w:rsid w:val="00D13795"/>
    <w:rsid w:val="00D14A37"/>
    <w:rsid w:val="00D14A89"/>
    <w:rsid w:val="00D152C1"/>
    <w:rsid w:val="00D15CFD"/>
    <w:rsid w:val="00D2205E"/>
    <w:rsid w:val="00D22410"/>
    <w:rsid w:val="00D22E04"/>
    <w:rsid w:val="00D232F5"/>
    <w:rsid w:val="00D24B9C"/>
    <w:rsid w:val="00D26655"/>
    <w:rsid w:val="00D273BC"/>
    <w:rsid w:val="00D27554"/>
    <w:rsid w:val="00D27F33"/>
    <w:rsid w:val="00D31EAA"/>
    <w:rsid w:val="00D31ECD"/>
    <w:rsid w:val="00D322B2"/>
    <w:rsid w:val="00D32492"/>
    <w:rsid w:val="00D3304B"/>
    <w:rsid w:val="00D33AAB"/>
    <w:rsid w:val="00D33DD4"/>
    <w:rsid w:val="00D35CF4"/>
    <w:rsid w:val="00D364E1"/>
    <w:rsid w:val="00D37517"/>
    <w:rsid w:val="00D37BA9"/>
    <w:rsid w:val="00D416CB"/>
    <w:rsid w:val="00D431BF"/>
    <w:rsid w:val="00D446F6"/>
    <w:rsid w:val="00D46016"/>
    <w:rsid w:val="00D46756"/>
    <w:rsid w:val="00D5010F"/>
    <w:rsid w:val="00D501E2"/>
    <w:rsid w:val="00D50B04"/>
    <w:rsid w:val="00D510DA"/>
    <w:rsid w:val="00D517A7"/>
    <w:rsid w:val="00D55969"/>
    <w:rsid w:val="00D57236"/>
    <w:rsid w:val="00D57723"/>
    <w:rsid w:val="00D57D67"/>
    <w:rsid w:val="00D6073E"/>
    <w:rsid w:val="00D607EB"/>
    <w:rsid w:val="00D61953"/>
    <w:rsid w:val="00D63188"/>
    <w:rsid w:val="00D6534A"/>
    <w:rsid w:val="00D66A59"/>
    <w:rsid w:val="00D67412"/>
    <w:rsid w:val="00D67EA0"/>
    <w:rsid w:val="00D713A2"/>
    <w:rsid w:val="00D72D57"/>
    <w:rsid w:val="00D72FC4"/>
    <w:rsid w:val="00D73F0F"/>
    <w:rsid w:val="00D751D2"/>
    <w:rsid w:val="00D75FB8"/>
    <w:rsid w:val="00D76F64"/>
    <w:rsid w:val="00D77A44"/>
    <w:rsid w:val="00D806C5"/>
    <w:rsid w:val="00D80CF3"/>
    <w:rsid w:val="00D8173B"/>
    <w:rsid w:val="00D82CB6"/>
    <w:rsid w:val="00D836BE"/>
    <w:rsid w:val="00D837E6"/>
    <w:rsid w:val="00D84587"/>
    <w:rsid w:val="00D85DB7"/>
    <w:rsid w:val="00D85EBC"/>
    <w:rsid w:val="00D902C1"/>
    <w:rsid w:val="00D90AB1"/>
    <w:rsid w:val="00D9115B"/>
    <w:rsid w:val="00D9341F"/>
    <w:rsid w:val="00D93BD7"/>
    <w:rsid w:val="00D94486"/>
    <w:rsid w:val="00D94EC7"/>
    <w:rsid w:val="00D95B18"/>
    <w:rsid w:val="00D96519"/>
    <w:rsid w:val="00D9695D"/>
    <w:rsid w:val="00DA0F58"/>
    <w:rsid w:val="00DA1654"/>
    <w:rsid w:val="00DA3A3C"/>
    <w:rsid w:val="00DA4BDB"/>
    <w:rsid w:val="00DA51D8"/>
    <w:rsid w:val="00DA5EFB"/>
    <w:rsid w:val="00DA680E"/>
    <w:rsid w:val="00DB0D40"/>
    <w:rsid w:val="00DB34D1"/>
    <w:rsid w:val="00DB3C98"/>
    <w:rsid w:val="00DB4D1E"/>
    <w:rsid w:val="00DB6338"/>
    <w:rsid w:val="00DB690D"/>
    <w:rsid w:val="00DC04FE"/>
    <w:rsid w:val="00DC28E6"/>
    <w:rsid w:val="00DC34BA"/>
    <w:rsid w:val="00DC3C56"/>
    <w:rsid w:val="00DC3FE6"/>
    <w:rsid w:val="00DC5E7B"/>
    <w:rsid w:val="00DD0A57"/>
    <w:rsid w:val="00DD1D67"/>
    <w:rsid w:val="00DD2ADD"/>
    <w:rsid w:val="00DD536A"/>
    <w:rsid w:val="00DD59F3"/>
    <w:rsid w:val="00DD6B35"/>
    <w:rsid w:val="00DD79EE"/>
    <w:rsid w:val="00DE09D7"/>
    <w:rsid w:val="00DE0C9B"/>
    <w:rsid w:val="00DE1C29"/>
    <w:rsid w:val="00DE21EC"/>
    <w:rsid w:val="00DE3C3F"/>
    <w:rsid w:val="00DE4E2A"/>
    <w:rsid w:val="00DE54DA"/>
    <w:rsid w:val="00DE587C"/>
    <w:rsid w:val="00DE5CF7"/>
    <w:rsid w:val="00DE6342"/>
    <w:rsid w:val="00DE63BF"/>
    <w:rsid w:val="00DE6F52"/>
    <w:rsid w:val="00DF15B9"/>
    <w:rsid w:val="00DF179F"/>
    <w:rsid w:val="00DF1946"/>
    <w:rsid w:val="00DF1C6D"/>
    <w:rsid w:val="00DF2168"/>
    <w:rsid w:val="00DF26DC"/>
    <w:rsid w:val="00DF480B"/>
    <w:rsid w:val="00DF5DC9"/>
    <w:rsid w:val="00DF6C20"/>
    <w:rsid w:val="00DF6C68"/>
    <w:rsid w:val="00E00BC1"/>
    <w:rsid w:val="00E012A9"/>
    <w:rsid w:val="00E017C5"/>
    <w:rsid w:val="00E03969"/>
    <w:rsid w:val="00E03E95"/>
    <w:rsid w:val="00E03F8E"/>
    <w:rsid w:val="00E04B99"/>
    <w:rsid w:val="00E071FA"/>
    <w:rsid w:val="00E07E9F"/>
    <w:rsid w:val="00E11013"/>
    <w:rsid w:val="00E11683"/>
    <w:rsid w:val="00E13F2A"/>
    <w:rsid w:val="00E160DD"/>
    <w:rsid w:val="00E16246"/>
    <w:rsid w:val="00E2034B"/>
    <w:rsid w:val="00E2059E"/>
    <w:rsid w:val="00E20B52"/>
    <w:rsid w:val="00E20D1C"/>
    <w:rsid w:val="00E210A6"/>
    <w:rsid w:val="00E22EF4"/>
    <w:rsid w:val="00E22FB9"/>
    <w:rsid w:val="00E24811"/>
    <w:rsid w:val="00E24DC2"/>
    <w:rsid w:val="00E24ED7"/>
    <w:rsid w:val="00E251B0"/>
    <w:rsid w:val="00E255AE"/>
    <w:rsid w:val="00E25DEF"/>
    <w:rsid w:val="00E27239"/>
    <w:rsid w:val="00E30EC6"/>
    <w:rsid w:val="00E313E5"/>
    <w:rsid w:val="00E31900"/>
    <w:rsid w:val="00E31C82"/>
    <w:rsid w:val="00E32FFC"/>
    <w:rsid w:val="00E33247"/>
    <w:rsid w:val="00E33C7D"/>
    <w:rsid w:val="00E34872"/>
    <w:rsid w:val="00E34CA7"/>
    <w:rsid w:val="00E35014"/>
    <w:rsid w:val="00E36447"/>
    <w:rsid w:val="00E378CE"/>
    <w:rsid w:val="00E41E49"/>
    <w:rsid w:val="00E441BC"/>
    <w:rsid w:val="00E44BD3"/>
    <w:rsid w:val="00E45223"/>
    <w:rsid w:val="00E45D61"/>
    <w:rsid w:val="00E467EC"/>
    <w:rsid w:val="00E4765F"/>
    <w:rsid w:val="00E4785D"/>
    <w:rsid w:val="00E509DD"/>
    <w:rsid w:val="00E50E2E"/>
    <w:rsid w:val="00E5167A"/>
    <w:rsid w:val="00E518E1"/>
    <w:rsid w:val="00E51AF2"/>
    <w:rsid w:val="00E52218"/>
    <w:rsid w:val="00E52CF9"/>
    <w:rsid w:val="00E53395"/>
    <w:rsid w:val="00E535F6"/>
    <w:rsid w:val="00E5373A"/>
    <w:rsid w:val="00E5398B"/>
    <w:rsid w:val="00E54EE1"/>
    <w:rsid w:val="00E555AE"/>
    <w:rsid w:val="00E55E24"/>
    <w:rsid w:val="00E56168"/>
    <w:rsid w:val="00E5709E"/>
    <w:rsid w:val="00E60B68"/>
    <w:rsid w:val="00E618E4"/>
    <w:rsid w:val="00E629C2"/>
    <w:rsid w:val="00E64459"/>
    <w:rsid w:val="00E64DAE"/>
    <w:rsid w:val="00E64DE5"/>
    <w:rsid w:val="00E64E93"/>
    <w:rsid w:val="00E650D6"/>
    <w:rsid w:val="00E6730C"/>
    <w:rsid w:val="00E67C3A"/>
    <w:rsid w:val="00E71DE8"/>
    <w:rsid w:val="00E730E3"/>
    <w:rsid w:val="00E73265"/>
    <w:rsid w:val="00E738F5"/>
    <w:rsid w:val="00E7392E"/>
    <w:rsid w:val="00E73A41"/>
    <w:rsid w:val="00E753C8"/>
    <w:rsid w:val="00E76AF9"/>
    <w:rsid w:val="00E76BC1"/>
    <w:rsid w:val="00E770B6"/>
    <w:rsid w:val="00E816A2"/>
    <w:rsid w:val="00E826BA"/>
    <w:rsid w:val="00E827C0"/>
    <w:rsid w:val="00E82810"/>
    <w:rsid w:val="00E8310A"/>
    <w:rsid w:val="00E83419"/>
    <w:rsid w:val="00E83B8C"/>
    <w:rsid w:val="00E84E59"/>
    <w:rsid w:val="00E85888"/>
    <w:rsid w:val="00E8592E"/>
    <w:rsid w:val="00E85DDD"/>
    <w:rsid w:val="00E864EB"/>
    <w:rsid w:val="00E8684E"/>
    <w:rsid w:val="00E86DFD"/>
    <w:rsid w:val="00E86F53"/>
    <w:rsid w:val="00E87C89"/>
    <w:rsid w:val="00E90057"/>
    <w:rsid w:val="00E90F04"/>
    <w:rsid w:val="00E91D89"/>
    <w:rsid w:val="00E91E18"/>
    <w:rsid w:val="00E92FD9"/>
    <w:rsid w:val="00E93686"/>
    <w:rsid w:val="00EA019A"/>
    <w:rsid w:val="00EA0EDB"/>
    <w:rsid w:val="00EA17A0"/>
    <w:rsid w:val="00EA29BB"/>
    <w:rsid w:val="00EA2CE9"/>
    <w:rsid w:val="00EA3536"/>
    <w:rsid w:val="00EA3CA3"/>
    <w:rsid w:val="00EA40AB"/>
    <w:rsid w:val="00EA591E"/>
    <w:rsid w:val="00EA655E"/>
    <w:rsid w:val="00EA6D91"/>
    <w:rsid w:val="00EA7F45"/>
    <w:rsid w:val="00EB008D"/>
    <w:rsid w:val="00EB1174"/>
    <w:rsid w:val="00EB120E"/>
    <w:rsid w:val="00EB135E"/>
    <w:rsid w:val="00EB2D86"/>
    <w:rsid w:val="00EB38F7"/>
    <w:rsid w:val="00EB3FA0"/>
    <w:rsid w:val="00EB5745"/>
    <w:rsid w:val="00EB5786"/>
    <w:rsid w:val="00EB5F96"/>
    <w:rsid w:val="00EB5FA4"/>
    <w:rsid w:val="00EC15C2"/>
    <w:rsid w:val="00EC18C9"/>
    <w:rsid w:val="00EC267E"/>
    <w:rsid w:val="00EC3AA1"/>
    <w:rsid w:val="00EC3E0D"/>
    <w:rsid w:val="00EC4D3E"/>
    <w:rsid w:val="00EC53D2"/>
    <w:rsid w:val="00EC5906"/>
    <w:rsid w:val="00EC5E35"/>
    <w:rsid w:val="00EC5E72"/>
    <w:rsid w:val="00EC5FC8"/>
    <w:rsid w:val="00EC6889"/>
    <w:rsid w:val="00EC6F95"/>
    <w:rsid w:val="00EC7BBF"/>
    <w:rsid w:val="00ED038E"/>
    <w:rsid w:val="00ED190A"/>
    <w:rsid w:val="00ED3180"/>
    <w:rsid w:val="00ED3319"/>
    <w:rsid w:val="00ED3BE7"/>
    <w:rsid w:val="00ED3F27"/>
    <w:rsid w:val="00ED5561"/>
    <w:rsid w:val="00ED654A"/>
    <w:rsid w:val="00ED66AA"/>
    <w:rsid w:val="00EE0928"/>
    <w:rsid w:val="00EE18E3"/>
    <w:rsid w:val="00EE1E49"/>
    <w:rsid w:val="00EE2A4A"/>
    <w:rsid w:val="00EE428C"/>
    <w:rsid w:val="00EE43FD"/>
    <w:rsid w:val="00EE4670"/>
    <w:rsid w:val="00EE6BE8"/>
    <w:rsid w:val="00EE799A"/>
    <w:rsid w:val="00EE7CB3"/>
    <w:rsid w:val="00EE7EB9"/>
    <w:rsid w:val="00EF03A5"/>
    <w:rsid w:val="00EF26BB"/>
    <w:rsid w:val="00EF337B"/>
    <w:rsid w:val="00EF36D5"/>
    <w:rsid w:val="00EF3947"/>
    <w:rsid w:val="00EF4E20"/>
    <w:rsid w:val="00EF79CC"/>
    <w:rsid w:val="00F00663"/>
    <w:rsid w:val="00F00A80"/>
    <w:rsid w:val="00F0165F"/>
    <w:rsid w:val="00F038D3"/>
    <w:rsid w:val="00F04847"/>
    <w:rsid w:val="00F05072"/>
    <w:rsid w:val="00F0564B"/>
    <w:rsid w:val="00F072B1"/>
    <w:rsid w:val="00F11900"/>
    <w:rsid w:val="00F11ACC"/>
    <w:rsid w:val="00F12D08"/>
    <w:rsid w:val="00F132B1"/>
    <w:rsid w:val="00F13995"/>
    <w:rsid w:val="00F13BCB"/>
    <w:rsid w:val="00F14CBA"/>
    <w:rsid w:val="00F152C0"/>
    <w:rsid w:val="00F1538D"/>
    <w:rsid w:val="00F1552D"/>
    <w:rsid w:val="00F1693B"/>
    <w:rsid w:val="00F173B5"/>
    <w:rsid w:val="00F17582"/>
    <w:rsid w:val="00F17D01"/>
    <w:rsid w:val="00F21617"/>
    <w:rsid w:val="00F21875"/>
    <w:rsid w:val="00F22DB5"/>
    <w:rsid w:val="00F24452"/>
    <w:rsid w:val="00F24928"/>
    <w:rsid w:val="00F26FBA"/>
    <w:rsid w:val="00F27B4E"/>
    <w:rsid w:val="00F30E01"/>
    <w:rsid w:val="00F31355"/>
    <w:rsid w:val="00F31A9D"/>
    <w:rsid w:val="00F327EF"/>
    <w:rsid w:val="00F32FA7"/>
    <w:rsid w:val="00F335AB"/>
    <w:rsid w:val="00F36C13"/>
    <w:rsid w:val="00F376A8"/>
    <w:rsid w:val="00F41157"/>
    <w:rsid w:val="00F41E36"/>
    <w:rsid w:val="00F41E7C"/>
    <w:rsid w:val="00F43617"/>
    <w:rsid w:val="00F44DD5"/>
    <w:rsid w:val="00F45C3D"/>
    <w:rsid w:val="00F4660B"/>
    <w:rsid w:val="00F47671"/>
    <w:rsid w:val="00F515B0"/>
    <w:rsid w:val="00F52E87"/>
    <w:rsid w:val="00F52ED4"/>
    <w:rsid w:val="00F537CF"/>
    <w:rsid w:val="00F53CE5"/>
    <w:rsid w:val="00F60143"/>
    <w:rsid w:val="00F637A1"/>
    <w:rsid w:val="00F6380C"/>
    <w:rsid w:val="00F640C7"/>
    <w:rsid w:val="00F64B79"/>
    <w:rsid w:val="00F66EF2"/>
    <w:rsid w:val="00F6709C"/>
    <w:rsid w:val="00F672F5"/>
    <w:rsid w:val="00F6750D"/>
    <w:rsid w:val="00F71E7D"/>
    <w:rsid w:val="00F72185"/>
    <w:rsid w:val="00F734E2"/>
    <w:rsid w:val="00F7411E"/>
    <w:rsid w:val="00F75A43"/>
    <w:rsid w:val="00F75F4C"/>
    <w:rsid w:val="00F762BF"/>
    <w:rsid w:val="00F76EF1"/>
    <w:rsid w:val="00F77B28"/>
    <w:rsid w:val="00F77F03"/>
    <w:rsid w:val="00F80874"/>
    <w:rsid w:val="00F80EA3"/>
    <w:rsid w:val="00F81D51"/>
    <w:rsid w:val="00F82009"/>
    <w:rsid w:val="00F8360D"/>
    <w:rsid w:val="00F85B2C"/>
    <w:rsid w:val="00F8666D"/>
    <w:rsid w:val="00F86E64"/>
    <w:rsid w:val="00F87C23"/>
    <w:rsid w:val="00F87CF6"/>
    <w:rsid w:val="00F9012C"/>
    <w:rsid w:val="00F91425"/>
    <w:rsid w:val="00F9408F"/>
    <w:rsid w:val="00F95042"/>
    <w:rsid w:val="00F95409"/>
    <w:rsid w:val="00F95D26"/>
    <w:rsid w:val="00F95D2C"/>
    <w:rsid w:val="00F96912"/>
    <w:rsid w:val="00F96BB3"/>
    <w:rsid w:val="00F97475"/>
    <w:rsid w:val="00F9793D"/>
    <w:rsid w:val="00F97FBA"/>
    <w:rsid w:val="00FA0548"/>
    <w:rsid w:val="00FA2268"/>
    <w:rsid w:val="00FA4F92"/>
    <w:rsid w:val="00FA5474"/>
    <w:rsid w:val="00FA7A51"/>
    <w:rsid w:val="00FB1E97"/>
    <w:rsid w:val="00FB2532"/>
    <w:rsid w:val="00FB27FD"/>
    <w:rsid w:val="00FB3312"/>
    <w:rsid w:val="00FB6AA7"/>
    <w:rsid w:val="00FB7503"/>
    <w:rsid w:val="00FC046F"/>
    <w:rsid w:val="00FC070A"/>
    <w:rsid w:val="00FC13CB"/>
    <w:rsid w:val="00FC1E4F"/>
    <w:rsid w:val="00FC1F77"/>
    <w:rsid w:val="00FC30BC"/>
    <w:rsid w:val="00FC339F"/>
    <w:rsid w:val="00FC4767"/>
    <w:rsid w:val="00FC585C"/>
    <w:rsid w:val="00FC59E3"/>
    <w:rsid w:val="00FC5E82"/>
    <w:rsid w:val="00FD03D4"/>
    <w:rsid w:val="00FD0572"/>
    <w:rsid w:val="00FD105A"/>
    <w:rsid w:val="00FD19D1"/>
    <w:rsid w:val="00FD1DE2"/>
    <w:rsid w:val="00FD3195"/>
    <w:rsid w:val="00FD4D2A"/>
    <w:rsid w:val="00FD73C1"/>
    <w:rsid w:val="00FE1AFF"/>
    <w:rsid w:val="00FE1BF5"/>
    <w:rsid w:val="00FE1C35"/>
    <w:rsid w:val="00FE2AE9"/>
    <w:rsid w:val="00FE2B1E"/>
    <w:rsid w:val="00FE3B4A"/>
    <w:rsid w:val="00FE55E4"/>
    <w:rsid w:val="00FE5FBD"/>
    <w:rsid w:val="00FE7515"/>
    <w:rsid w:val="00FF0074"/>
    <w:rsid w:val="00FF1662"/>
    <w:rsid w:val="00FF1B32"/>
    <w:rsid w:val="00FF5AD1"/>
    <w:rsid w:val="00FF5FA9"/>
    <w:rsid w:val="00FF6783"/>
    <w:rsid w:val="00FF681B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6FE4F9"/>
  <w15:docId w15:val="{1A01A2EA-A17C-425B-B761-0FA3A9194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2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F2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v-SE" w:eastAsia="sv-S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D8B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sv-SE" w:eastAsia="sv-SE"/>
    </w:rPr>
  </w:style>
  <w:style w:type="paragraph" w:styleId="Heading3">
    <w:name w:val="heading 3"/>
    <w:basedOn w:val="Normal"/>
    <w:next w:val="Normal"/>
    <w:link w:val="Heading3Char"/>
    <w:qFormat/>
    <w:rsid w:val="00E91E1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4"/>
      <w:lang w:val="sv-SE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character" w:customStyle="1" w:styleId="Heading3Char">
    <w:name w:val="Heading 3 Char"/>
    <w:basedOn w:val="DefaultParagraphFont"/>
    <w:link w:val="Heading3"/>
    <w:rsid w:val="00E91E18"/>
    <w:rPr>
      <w:b/>
      <w:bCs/>
      <w:sz w:val="3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E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25D4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6F0C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paragraph" w:styleId="NoSpacing">
    <w:name w:val="No Spacing"/>
    <w:uiPriority w:val="1"/>
    <w:qFormat/>
    <w:rsid w:val="009F0377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styleId="Strong">
    <w:name w:val="Strong"/>
    <w:uiPriority w:val="22"/>
    <w:qFormat/>
    <w:rsid w:val="004D61A3"/>
    <w:rPr>
      <w:b/>
      <w:bCs/>
    </w:rPr>
  </w:style>
  <w:style w:type="paragraph" w:styleId="NormalWeb">
    <w:name w:val="Normal (Web)"/>
    <w:basedOn w:val="Normal"/>
    <w:uiPriority w:val="99"/>
    <w:unhideWhenUsed/>
    <w:rsid w:val="004D61A3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Emphasis">
    <w:name w:val="Emphasis"/>
    <w:basedOn w:val="DefaultParagraphFont"/>
    <w:uiPriority w:val="20"/>
    <w:qFormat/>
    <w:rsid w:val="00412905"/>
    <w:rPr>
      <w:i/>
      <w:iCs/>
    </w:rPr>
  </w:style>
  <w:style w:type="character" w:customStyle="1" w:styleId="hps">
    <w:name w:val="hps"/>
    <w:basedOn w:val="DefaultParagraphFont"/>
    <w:rsid w:val="0050463E"/>
  </w:style>
  <w:style w:type="paragraph" w:styleId="BodyText">
    <w:name w:val="Body Text"/>
    <w:basedOn w:val="Normal"/>
    <w:link w:val="BodyTextChar"/>
    <w:rsid w:val="0050463E"/>
    <w:pPr>
      <w:spacing w:after="120" w:line="240" w:lineRule="auto"/>
    </w:pPr>
    <w:rPr>
      <w:rFonts w:ascii="Cheltenham EC" w:hAnsi="Cheltenham EC"/>
      <w:szCs w:val="24"/>
      <w:lang w:val="sv-SE"/>
    </w:rPr>
  </w:style>
  <w:style w:type="character" w:customStyle="1" w:styleId="BodyTextChar">
    <w:name w:val="Body Text Char"/>
    <w:basedOn w:val="DefaultParagraphFont"/>
    <w:link w:val="BodyText"/>
    <w:rsid w:val="0050463E"/>
    <w:rPr>
      <w:rFonts w:ascii="Cheltenham EC" w:eastAsiaTheme="minorHAnsi" w:hAnsi="Cheltenham EC" w:cstheme="minorBidi"/>
      <w:sz w:val="22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03F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1408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character" w:customStyle="1" w:styleId="notranslate">
    <w:name w:val="notranslate"/>
    <w:basedOn w:val="DefaultParagraphFont"/>
    <w:rsid w:val="00CA5A3E"/>
  </w:style>
  <w:style w:type="character" w:customStyle="1" w:styleId="Heading2Char">
    <w:name w:val="Heading 2 Char"/>
    <w:basedOn w:val="DefaultParagraphFont"/>
    <w:link w:val="Heading2"/>
    <w:uiPriority w:val="9"/>
    <w:semiHidden/>
    <w:rsid w:val="00351D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erChar">
    <w:name w:val="Header Char"/>
    <w:basedOn w:val="DefaultParagraphFont"/>
    <w:link w:val="Header"/>
    <w:semiHidden/>
    <w:rsid w:val="00C67C1E"/>
    <w:rPr>
      <w:sz w:val="24"/>
    </w:rPr>
  </w:style>
  <w:style w:type="table" w:styleId="TableGrid">
    <w:name w:val="Table Grid"/>
    <w:basedOn w:val="TableNormal"/>
    <w:uiPriority w:val="59"/>
    <w:rsid w:val="00027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E535E"/>
    <w:rPr>
      <w:rFonts w:ascii="Arial" w:hAnsi="Arial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535E"/>
    <w:rPr>
      <w:rFonts w:ascii="Arial" w:hAnsi="Arial" w:cstheme="minorBidi"/>
      <w:szCs w:val="21"/>
      <w:lang w:eastAsia="en-US"/>
    </w:rPr>
  </w:style>
  <w:style w:type="paragraph" w:customStyle="1" w:styleId="Brdtext1">
    <w:name w:val="Brödtext1"/>
    <w:rsid w:val="006312D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styleId="FollowedHyperlink">
    <w:name w:val="FollowedHyperlink"/>
    <w:basedOn w:val="DefaultParagraphFont"/>
    <w:uiPriority w:val="99"/>
    <w:semiHidden/>
    <w:unhideWhenUsed/>
    <w:rsid w:val="00AB086E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9879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TitleChar">
    <w:name w:val="Title Char"/>
    <w:basedOn w:val="DefaultParagraphFont"/>
    <w:link w:val="Title"/>
    <w:rsid w:val="0098793F"/>
    <w:rPr>
      <w:b/>
      <w:bCs/>
      <w:sz w:val="24"/>
      <w:szCs w:val="24"/>
      <w:lang w:val="hu-HU" w:eastAsia="hu-HU"/>
    </w:rPr>
  </w:style>
  <w:style w:type="character" w:styleId="UnresolvedMention">
    <w:name w:val="Unresolved Mention"/>
    <w:basedOn w:val="DefaultParagraphFont"/>
    <w:uiPriority w:val="99"/>
    <w:semiHidden/>
    <w:unhideWhenUsed/>
    <w:rsid w:val="002B353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D5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D52DE"/>
  </w:style>
  <w:style w:type="character" w:customStyle="1" w:styleId="scxw34158318">
    <w:name w:val="scxw34158318"/>
    <w:basedOn w:val="DefaultParagraphFont"/>
    <w:rsid w:val="003D5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3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93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87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662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170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934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217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37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8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932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9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2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4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3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1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42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03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8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45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1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55833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4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447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30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734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36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15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13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307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88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3992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6257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24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886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1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25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139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200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5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59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3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0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9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72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6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7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4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1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35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3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6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889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88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953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520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31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54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hared\HUpetst\Fejl&#233;ces%20pap&#237;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6628-A683-46E1-910F-AC663217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Fejléces papír</Template>
  <TotalTime>0</TotalTime>
  <Pages>2</Pages>
  <Words>420</Words>
  <Characters>2796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Brevmall Väderstad Holding AB, engelsk</vt:lpstr>
    </vt:vector>
  </TitlesOfParts>
  <Company>Väderstad-Verken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Brevmall Väderstad Holding AB, engelsk</dc:title>
  <dc:creator>VVHU/ Stubenvoll Petra</dc:creator>
  <cp:lastModifiedBy>Lakatos Erika</cp:lastModifiedBy>
  <cp:revision>9</cp:revision>
  <cp:lastPrinted>2020-11-26T12:48:00Z</cp:lastPrinted>
  <dcterms:created xsi:type="dcterms:W3CDTF">2023-02-08T11:55:00Z</dcterms:created>
  <dcterms:modified xsi:type="dcterms:W3CDTF">2026-04-24T11:23:00Z</dcterms:modified>
</cp:coreProperties>
</file>